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09E5" w14:textId="77777777" w:rsidR="002038D6" w:rsidRDefault="002038D6" w:rsidP="002038D6">
      <w:pPr>
        <w:pStyle w:val="2AG"/>
        <w:numPr>
          <w:ilvl w:val="0"/>
          <w:numId w:val="0"/>
        </w:numPr>
        <w:spacing w:line="276" w:lineRule="auto"/>
        <w:jc w:val="center"/>
        <w:rPr>
          <w:color w:val="632423"/>
          <w:sz w:val="28"/>
        </w:rPr>
      </w:pPr>
      <w:r>
        <w:rPr>
          <w:color w:val="632423"/>
          <w:sz w:val="28"/>
        </w:rPr>
        <w:t>PONUDBENI PREDRAČUN</w:t>
      </w:r>
    </w:p>
    <w:p w14:paraId="3708901A" w14:textId="77777777" w:rsidR="002038D6" w:rsidRDefault="002038D6" w:rsidP="002038D6">
      <w:pPr>
        <w:tabs>
          <w:tab w:val="left" w:pos="5067"/>
        </w:tabs>
        <w:rPr>
          <w:szCs w:val="20"/>
          <w:highlight w:val="yellow"/>
        </w:rPr>
      </w:pPr>
    </w:p>
    <w:tbl>
      <w:tblPr>
        <w:tblW w:w="88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32"/>
      </w:tblGrid>
      <w:tr w:rsidR="002038D6" w:rsidRPr="009135B3" w14:paraId="3AD9685E"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8CFD3A" w14:textId="77777777" w:rsidR="002038D6" w:rsidRPr="009135B3" w:rsidRDefault="002038D6" w:rsidP="00871E14">
            <w:pPr>
              <w:keepNext/>
              <w:outlineLvl w:val="0"/>
              <w:rPr>
                <w:rFonts w:cs="Arial"/>
                <w:b/>
                <w:bCs/>
                <w:iCs/>
                <w:kern w:val="32"/>
                <w:szCs w:val="20"/>
                <w:lang w:eastAsia="x-none"/>
              </w:rPr>
            </w:pPr>
          </w:p>
          <w:p w14:paraId="61DB745B"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Naročnik</w:t>
            </w:r>
          </w:p>
          <w:p w14:paraId="3B0BC28B" w14:textId="77777777" w:rsidR="002038D6" w:rsidRPr="009135B3" w:rsidRDefault="002038D6" w:rsidP="00871E14">
            <w:pPr>
              <w:rPr>
                <w:rFonts w:eastAsia="Calibri" w:cs="Arial"/>
                <w:iCs/>
                <w:szCs w:val="20"/>
                <w:lang w:eastAsia="x-none"/>
              </w:rPr>
            </w:pPr>
          </w:p>
        </w:tc>
        <w:tc>
          <w:tcPr>
            <w:tcW w:w="5132" w:type="dxa"/>
            <w:tcBorders>
              <w:top w:val="single" w:sz="4" w:space="0" w:color="auto"/>
              <w:left w:val="single" w:sz="4" w:space="0" w:color="auto"/>
              <w:bottom w:val="single" w:sz="4" w:space="0" w:color="auto"/>
              <w:right w:val="single" w:sz="4" w:space="0" w:color="auto"/>
            </w:tcBorders>
            <w:vAlign w:val="center"/>
            <w:hideMark/>
          </w:tcPr>
          <w:p w14:paraId="4D330F29" w14:textId="77777777" w:rsidR="002038D6" w:rsidRPr="009135B3" w:rsidRDefault="002038D6" w:rsidP="00871E14">
            <w:pPr>
              <w:keepNext/>
              <w:outlineLvl w:val="0"/>
              <w:rPr>
                <w:rFonts w:cs="Arial"/>
                <w:bCs/>
                <w:iCs/>
                <w:kern w:val="32"/>
                <w:szCs w:val="20"/>
                <w:lang w:eastAsia="x-none"/>
              </w:rPr>
            </w:pPr>
            <w:r w:rsidRPr="009135B3">
              <w:rPr>
                <w:rFonts w:cs="Arial"/>
                <w:iCs/>
                <w:szCs w:val="20"/>
              </w:rPr>
              <w:t>Geološki zavod Slovenije</w:t>
            </w:r>
            <w:r>
              <w:rPr>
                <w:rFonts w:cs="Arial"/>
                <w:iCs/>
                <w:szCs w:val="20"/>
              </w:rPr>
              <w:t>, Dimičeva ulica 14, Ljubljana</w:t>
            </w:r>
          </w:p>
        </w:tc>
      </w:tr>
      <w:tr w:rsidR="002038D6" w:rsidRPr="009135B3" w14:paraId="4EF82AED" w14:textId="77777777" w:rsidTr="002038D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5BB22" w14:textId="77777777" w:rsidR="002038D6" w:rsidRPr="009135B3" w:rsidRDefault="002038D6" w:rsidP="00871E14">
            <w:pPr>
              <w:keepNext/>
              <w:outlineLvl w:val="0"/>
              <w:rPr>
                <w:rFonts w:cs="Arial"/>
                <w:b/>
                <w:bCs/>
                <w:iCs/>
                <w:kern w:val="32"/>
                <w:szCs w:val="20"/>
                <w:lang w:eastAsia="x-none"/>
              </w:rPr>
            </w:pPr>
            <w:r w:rsidRPr="009135B3">
              <w:rPr>
                <w:rFonts w:cs="Arial"/>
                <w:b/>
                <w:bCs/>
                <w:iCs/>
                <w:kern w:val="32"/>
                <w:szCs w:val="20"/>
                <w:lang w:eastAsia="x-none"/>
              </w:rPr>
              <w:t>Predmet javnega naročila</w:t>
            </w:r>
          </w:p>
        </w:tc>
        <w:tc>
          <w:tcPr>
            <w:tcW w:w="5132" w:type="dxa"/>
            <w:tcBorders>
              <w:top w:val="single" w:sz="4" w:space="0" w:color="auto"/>
              <w:left w:val="single" w:sz="4" w:space="0" w:color="auto"/>
              <w:bottom w:val="single" w:sz="4" w:space="0" w:color="auto"/>
              <w:right w:val="single" w:sz="4" w:space="0" w:color="auto"/>
            </w:tcBorders>
            <w:vAlign w:val="center"/>
            <w:hideMark/>
          </w:tcPr>
          <w:p w14:paraId="4268F127" w14:textId="18066BD6" w:rsidR="002038D6" w:rsidRPr="00A50720" w:rsidRDefault="00A50720" w:rsidP="00871E14">
            <w:pPr>
              <w:keepNext/>
              <w:jc w:val="both"/>
              <w:outlineLvl w:val="0"/>
              <w:rPr>
                <w:rFonts w:cs="Arial"/>
                <w:b/>
                <w:bCs/>
                <w:kern w:val="32"/>
                <w:szCs w:val="20"/>
                <w:lang w:eastAsia="x-none"/>
              </w:rPr>
            </w:pPr>
            <w:r w:rsidRPr="00A50720">
              <w:rPr>
                <w:rFonts w:cs="Arial"/>
                <w:b/>
                <w:bCs/>
                <w:sz w:val="22"/>
                <w:szCs w:val="22"/>
              </w:rPr>
              <w:t>Dobava in montaža 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p>
        </w:tc>
      </w:tr>
    </w:tbl>
    <w:p w14:paraId="2193A40F" w14:textId="77777777" w:rsidR="002038D6" w:rsidRDefault="002038D6" w:rsidP="002038D6">
      <w:pPr>
        <w:tabs>
          <w:tab w:val="left" w:pos="1980"/>
        </w:tabs>
        <w:ind w:left="1980" w:right="382" w:hanging="1980"/>
        <w:rPr>
          <w:b/>
        </w:rPr>
      </w:pPr>
    </w:p>
    <w:p w14:paraId="2E43D39F" w14:textId="77777777" w:rsidR="001B272F" w:rsidRDefault="001B272F" w:rsidP="002038D6">
      <w:pPr>
        <w:tabs>
          <w:tab w:val="left" w:pos="1980"/>
        </w:tabs>
        <w:ind w:left="1980" w:right="382" w:hanging="1980"/>
        <w:rPr>
          <w:b/>
        </w:rPr>
      </w:pPr>
    </w:p>
    <w:tbl>
      <w:tblPr>
        <w:tblStyle w:val="Tabelamrea"/>
        <w:tblW w:w="8789" w:type="dxa"/>
        <w:tblInd w:w="-5" w:type="dxa"/>
        <w:tblLook w:val="04A0" w:firstRow="1" w:lastRow="0" w:firstColumn="1" w:lastColumn="0" w:noHBand="0" w:noVBand="1"/>
      </w:tblPr>
      <w:tblGrid>
        <w:gridCol w:w="3332"/>
        <w:gridCol w:w="5457"/>
      </w:tblGrid>
      <w:tr w:rsidR="002038D6" w14:paraId="0F93A60D" w14:textId="77777777" w:rsidTr="002038D6">
        <w:tc>
          <w:tcPr>
            <w:tcW w:w="3332" w:type="dxa"/>
          </w:tcPr>
          <w:p w14:paraId="3809A4BF" w14:textId="77777777" w:rsidR="002038D6" w:rsidRDefault="002038D6" w:rsidP="00871E14">
            <w:pPr>
              <w:tabs>
                <w:tab w:val="left" w:pos="1980"/>
              </w:tabs>
              <w:ind w:right="382"/>
              <w:rPr>
                <w:b/>
              </w:rPr>
            </w:pPr>
          </w:p>
          <w:p w14:paraId="6502104C" w14:textId="77777777" w:rsidR="002038D6" w:rsidRDefault="002038D6" w:rsidP="00871E14">
            <w:pPr>
              <w:tabs>
                <w:tab w:val="left" w:pos="1980"/>
              </w:tabs>
              <w:ind w:right="382"/>
              <w:rPr>
                <w:b/>
              </w:rPr>
            </w:pPr>
            <w:r>
              <w:rPr>
                <w:b/>
              </w:rPr>
              <w:t>Naziv ponudnika</w:t>
            </w:r>
          </w:p>
          <w:p w14:paraId="1B381671" w14:textId="77777777" w:rsidR="002038D6" w:rsidRDefault="002038D6" w:rsidP="00871E14">
            <w:pPr>
              <w:tabs>
                <w:tab w:val="left" w:pos="1980"/>
              </w:tabs>
              <w:ind w:right="382"/>
              <w:rPr>
                <w:b/>
              </w:rPr>
            </w:pPr>
          </w:p>
        </w:tc>
        <w:tc>
          <w:tcPr>
            <w:tcW w:w="5457" w:type="dxa"/>
          </w:tcPr>
          <w:p w14:paraId="51C1B6EE" w14:textId="77777777" w:rsidR="002038D6" w:rsidRDefault="002038D6" w:rsidP="00871E14">
            <w:pPr>
              <w:tabs>
                <w:tab w:val="left" w:pos="1980"/>
              </w:tabs>
              <w:ind w:right="382"/>
              <w:rPr>
                <w:b/>
              </w:rPr>
            </w:pPr>
          </w:p>
        </w:tc>
      </w:tr>
      <w:tr w:rsidR="002038D6" w14:paraId="3588D39D" w14:textId="77777777" w:rsidTr="002038D6">
        <w:tc>
          <w:tcPr>
            <w:tcW w:w="3332" w:type="dxa"/>
          </w:tcPr>
          <w:p w14:paraId="2E55EF2E" w14:textId="77777777" w:rsidR="002038D6" w:rsidRDefault="002038D6" w:rsidP="00871E14">
            <w:pPr>
              <w:tabs>
                <w:tab w:val="left" w:pos="1980"/>
              </w:tabs>
              <w:ind w:right="382"/>
              <w:rPr>
                <w:b/>
              </w:rPr>
            </w:pPr>
          </w:p>
          <w:p w14:paraId="31C582DD" w14:textId="77777777" w:rsidR="002038D6" w:rsidRDefault="002038D6" w:rsidP="00871E14">
            <w:pPr>
              <w:tabs>
                <w:tab w:val="left" w:pos="1980"/>
              </w:tabs>
              <w:ind w:right="382"/>
              <w:rPr>
                <w:b/>
              </w:rPr>
            </w:pPr>
            <w:r>
              <w:rPr>
                <w:b/>
              </w:rPr>
              <w:t>Naslov</w:t>
            </w:r>
          </w:p>
          <w:p w14:paraId="013A393F" w14:textId="77777777" w:rsidR="002038D6" w:rsidRDefault="002038D6" w:rsidP="00871E14">
            <w:pPr>
              <w:tabs>
                <w:tab w:val="left" w:pos="1980"/>
              </w:tabs>
              <w:ind w:right="382"/>
              <w:rPr>
                <w:b/>
              </w:rPr>
            </w:pPr>
          </w:p>
        </w:tc>
        <w:tc>
          <w:tcPr>
            <w:tcW w:w="5457" w:type="dxa"/>
          </w:tcPr>
          <w:p w14:paraId="31B2DB03" w14:textId="77777777" w:rsidR="002038D6" w:rsidRDefault="002038D6" w:rsidP="00871E14">
            <w:pPr>
              <w:tabs>
                <w:tab w:val="left" w:pos="1980"/>
              </w:tabs>
              <w:ind w:right="382"/>
              <w:rPr>
                <w:b/>
              </w:rPr>
            </w:pPr>
          </w:p>
        </w:tc>
      </w:tr>
    </w:tbl>
    <w:p w14:paraId="5D2B04FD" w14:textId="77777777" w:rsidR="002038D6" w:rsidRDefault="002038D6" w:rsidP="002038D6">
      <w:pPr>
        <w:ind w:right="381"/>
        <w:jc w:val="both"/>
        <w:rPr>
          <w:rFonts w:cs="Arial"/>
          <w:b/>
        </w:rPr>
      </w:pPr>
    </w:p>
    <w:p w14:paraId="566B4310" w14:textId="77777777" w:rsidR="002038D6" w:rsidRDefault="002038D6" w:rsidP="002038D6">
      <w:pPr>
        <w:ind w:right="381"/>
        <w:jc w:val="both"/>
        <w:rPr>
          <w:rFonts w:cs="Arial"/>
          <w:b/>
        </w:rPr>
      </w:pPr>
    </w:p>
    <w:p w14:paraId="6BF89EE4" w14:textId="77777777" w:rsidR="002038D6" w:rsidRDefault="002038D6" w:rsidP="002038D6">
      <w:pPr>
        <w:ind w:right="381"/>
        <w:jc w:val="both"/>
        <w:rPr>
          <w:rFonts w:cs="Arial"/>
          <w:b/>
        </w:rPr>
      </w:pPr>
      <w:r>
        <w:rPr>
          <w:rFonts w:cs="Arial"/>
          <w:b/>
        </w:rPr>
        <w:t>PONUDBA ŠT. ______________________</w:t>
      </w:r>
    </w:p>
    <w:p w14:paraId="3BF4881D" w14:textId="77777777" w:rsidR="002038D6" w:rsidRDefault="002038D6" w:rsidP="002038D6">
      <w:pPr>
        <w:ind w:right="381"/>
        <w:jc w:val="both"/>
        <w:rPr>
          <w:rFonts w:cs="Arial"/>
          <w:b/>
        </w:rPr>
      </w:pPr>
    </w:p>
    <w:p w14:paraId="314477A7" w14:textId="77777777" w:rsidR="00A210A5" w:rsidRPr="00A210A5" w:rsidRDefault="00A210A5" w:rsidP="00A210A5">
      <w:pPr>
        <w:ind w:right="381"/>
        <w:jc w:val="both"/>
        <w:rPr>
          <w:rFonts w:cs="Arial"/>
          <w:bCs/>
        </w:rPr>
      </w:pPr>
      <w:r w:rsidRPr="00A210A5">
        <w:rPr>
          <w:rFonts w:cs="Arial"/>
          <w:bCs/>
        </w:rPr>
        <w:t>Proučili, pregledali in razumeli smo celotno razpisno dokumentacijo za predmetno javno naročilo. V skladu s tem vam oddajamo ponudbo kot sledi:</w:t>
      </w:r>
    </w:p>
    <w:p w14:paraId="2AAF1451" w14:textId="77777777" w:rsidR="00A210A5" w:rsidRPr="00A210A5" w:rsidRDefault="00A210A5" w:rsidP="00A210A5">
      <w:pPr>
        <w:ind w:right="381"/>
        <w:jc w:val="both"/>
        <w:rPr>
          <w:rFonts w:cs="Arial"/>
          <w:bCs/>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641"/>
      </w:tblGrid>
      <w:tr w:rsidR="00A210A5" w:rsidRPr="00A210A5" w14:paraId="524A4E68" w14:textId="77777777" w:rsidTr="00482A6D">
        <w:trPr>
          <w:trHeight w:val="1134"/>
        </w:trPr>
        <w:tc>
          <w:tcPr>
            <w:tcW w:w="5148" w:type="dxa"/>
            <w:shd w:val="clear" w:color="auto" w:fill="BFBFBF" w:themeFill="background1" w:themeFillShade="BF"/>
          </w:tcPr>
          <w:p w14:paraId="19AB2851" w14:textId="77777777" w:rsidR="00A210A5" w:rsidRPr="00A210A5" w:rsidRDefault="00A210A5" w:rsidP="002A5492">
            <w:pPr>
              <w:spacing w:line="276" w:lineRule="auto"/>
              <w:rPr>
                <w:rFonts w:cs="Arial"/>
                <w:bCs/>
              </w:rPr>
            </w:pPr>
          </w:p>
          <w:p w14:paraId="56366A70" w14:textId="1941315E" w:rsidR="00A210A5" w:rsidRPr="00A210A5" w:rsidRDefault="00A210A5" w:rsidP="002A5492">
            <w:pPr>
              <w:spacing w:line="276" w:lineRule="auto"/>
              <w:rPr>
                <w:rFonts w:cs="Arial"/>
                <w:bCs/>
              </w:rPr>
            </w:pPr>
            <w:r w:rsidRPr="00A210A5">
              <w:rPr>
                <w:rFonts w:cs="Arial"/>
                <w:bCs/>
              </w:rPr>
              <w:t xml:space="preserve">Skupna ponudbena vrednost v EUR (brez DDV)  </w:t>
            </w:r>
          </w:p>
        </w:tc>
        <w:tc>
          <w:tcPr>
            <w:tcW w:w="3641" w:type="dxa"/>
          </w:tcPr>
          <w:p w14:paraId="009E41AE" w14:textId="77777777" w:rsidR="00A210A5" w:rsidRPr="00A210A5" w:rsidRDefault="00A210A5" w:rsidP="002A5492">
            <w:pPr>
              <w:spacing w:line="276" w:lineRule="auto"/>
              <w:rPr>
                <w:bCs/>
                <w:sz w:val="22"/>
                <w:szCs w:val="22"/>
                <w:highlight w:val="yellow"/>
              </w:rPr>
            </w:pPr>
          </w:p>
        </w:tc>
      </w:tr>
      <w:tr w:rsidR="00A210A5" w:rsidRPr="00A210A5" w14:paraId="18D1DDDD" w14:textId="77777777" w:rsidTr="00482A6D">
        <w:trPr>
          <w:trHeight w:val="1134"/>
        </w:trPr>
        <w:tc>
          <w:tcPr>
            <w:tcW w:w="5148" w:type="dxa"/>
            <w:shd w:val="clear" w:color="auto" w:fill="BFBFBF" w:themeFill="background1" w:themeFillShade="BF"/>
          </w:tcPr>
          <w:p w14:paraId="07AECD58" w14:textId="77777777" w:rsidR="00A210A5" w:rsidRPr="00A210A5" w:rsidRDefault="00A210A5" w:rsidP="002A5492">
            <w:pPr>
              <w:spacing w:line="276" w:lineRule="auto"/>
              <w:rPr>
                <w:rFonts w:cs="Arial"/>
                <w:bCs/>
              </w:rPr>
            </w:pPr>
          </w:p>
          <w:p w14:paraId="58085493" w14:textId="77777777" w:rsidR="00A210A5" w:rsidRPr="00A210A5" w:rsidRDefault="00A210A5" w:rsidP="002A5492">
            <w:pPr>
              <w:spacing w:line="276" w:lineRule="auto"/>
              <w:rPr>
                <w:rFonts w:cs="Arial"/>
                <w:bCs/>
              </w:rPr>
            </w:pPr>
            <w:r w:rsidRPr="00A210A5">
              <w:rPr>
                <w:rFonts w:cs="Arial"/>
                <w:bCs/>
              </w:rPr>
              <w:t>DDV</w:t>
            </w:r>
          </w:p>
        </w:tc>
        <w:tc>
          <w:tcPr>
            <w:tcW w:w="3641" w:type="dxa"/>
          </w:tcPr>
          <w:p w14:paraId="52A180AA" w14:textId="77777777" w:rsidR="00A210A5" w:rsidRPr="00A210A5" w:rsidRDefault="00A210A5" w:rsidP="002A5492">
            <w:pPr>
              <w:spacing w:line="276" w:lineRule="auto"/>
              <w:rPr>
                <w:bCs/>
                <w:sz w:val="22"/>
                <w:szCs w:val="22"/>
                <w:highlight w:val="yellow"/>
              </w:rPr>
            </w:pPr>
          </w:p>
        </w:tc>
      </w:tr>
      <w:tr w:rsidR="00A210A5" w:rsidRPr="00A210A5" w14:paraId="7377DF28" w14:textId="77777777" w:rsidTr="00482A6D">
        <w:trPr>
          <w:trHeight w:val="1134"/>
        </w:trPr>
        <w:tc>
          <w:tcPr>
            <w:tcW w:w="5148" w:type="dxa"/>
            <w:shd w:val="clear" w:color="auto" w:fill="BFBFBF" w:themeFill="background1" w:themeFillShade="BF"/>
          </w:tcPr>
          <w:p w14:paraId="46393489" w14:textId="77777777" w:rsidR="00A210A5" w:rsidRPr="00A210A5" w:rsidRDefault="00A210A5" w:rsidP="002A5492">
            <w:pPr>
              <w:spacing w:line="276" w:lineRule="auto"/>
              <w:rPr>
                <w:rFonts w:cs="Arial"/>
                <w:bCs/>
              </w:rPr>
            </w:pPr>
          </w:p>
          <w:p w14:paraId="1BA15007" w14:textId="77777777" w:rsidR="00A210A5" w:rsidRPr="00A210A5" w:rsidRDefault="00A210A5" w:rsidP="002A5492">
            <w:pPr>
              <w:spacing w:line="276" w:lineRule="auto"/>
              <w:rPr>
                <w:rFonts w:cs="Arial"/>
                <w:bCs/>
              </w:rPr>
            </w:pPr>
            <w:r w:rsidRPr="00A210A5">
              <w:rPr>
                <w:rFonts w:cs="Arial"/>
                <w:bCs/>
              </w:rPr>
              <w:t>Skupna ponudbena vrednost v EUR (z DDV)</w:t>
            </w:r>
          </w:p>
        </w:tc>
        <w:tc>
          <w:tcPr>
            <w:tcW w:w="3641" w:type="dxa"/>
          </w:tcPr>
          <w:p w14:paraId="1687D15F" w14:textId="77777777" w:rsidR="00A210A5" w:rsidRPr="00A210A5" w:rsidRDefault="00A210A5" w:rsidP="002A5492">
            <w:pPr>
              <w:spacing w:line="276" w:lineRule="auto"/>
              <w:rPr>
                <w:bCs/>
                <w:sz w:val="22"/>
                <w:szCs w:val="22"/>
                <w:highlight w:val="yellow"/>
              </w:rPr>
            </w:pPr>
          </w:p>
        </w:tc>
      </w:tr>
    </w:tbl>
    <w:p w14:paraId="58B903D5" w14:textId="77777777" w:rsidR="00A210A5" w:rsidRPr="00A210A5" w:rsidRDefault="00A210A5" w:rsidP="00A210A5">
      <w:pPr>
        <w:spacing w:after="240" w:line="276" w:lineRule="auto"/>
        <w:ind w:firstLine="709"/>
        <w:rPr>
          <w:bCs/>
          <w:szCs w:val="20"/>
        </w:rPr>
      </w:pPr>
      <w:r w:rsidRPr="00A210A5">
        <w:rPr>
          <w:bCs/>
          <w:szCs w:val="20"/>
        </w:rPr>
        <w:t>* DDV se obračuna in plača skladno z veljavno zakonodajo.</w:t>
      </w:r>
    </w:p>
    <w:p w14:paraId="3872148E" w14:textId="151A063C" w:rsidR="001B272F" w:rsidRDefault="00A210A5" w:rsidP="002038D6">
      <w:pPr>
        <w:ind w:right="381"/>
        <w:jc w:val="both"/>
        <w:rPr>
          <w:rFonts w:cs="Arial"/>
          <w:b/>
        </w:rPr>
      </w:pPr>
      <w:r>
        <w:rPr>
          <w:rFonts w:cs="Arial"/>
          <w:bCs/>
        </w:rPr>
        <w:t xml:space="preserve">Cene na enoto so razvidne iz izpolnjene Skupne rekapitulacije cen. </w:t>
      </w:r>
    </w:p>
    <w:p w14:paraId="2F16A0F8" w14:textId="77777777" w:rsidR="002038D6" w:rsidRDefault="002038D6" w:rsidP="002038D6">
      <w:pPr>
        <w:ind w:right="381"/>
        <w:jc w:val="both"/>
        <w:rPr>
          <w:rFonts w:cs="Arial"/>
          <w:b/>
        </w:rPr>
      </w:pPr>
    </w:p>
    <w:p w14:paraId="78F49A19" w14:textId="77777777" w:rsidR="002038D6" w:rsidRDefault="002038D6" w:rsidP="002038D6"/>
    <w:p w14:paraId="3B4C8A70" w14:textId="58F14AE3" w:rsidR="001934F9" w:rsidRPr="00AF60AD" w:rsidRDefault="00120AD7" w:rsidP="00AF60AD">
      <w:pPr>
        <w:rPr>
          <w:b/>
          <w:bCs/>
        </w:rPr>
      </w:pPr>
      <w:r w:rsidRPr="00AF60AD">
        <w:rPr>
          <w:rStyle w:val="cf01"/>
          <w:rFonts w:cs="Arial"/>
          <w:b/>
          <w:bCs/>
          <w:sz w:val="22"/>
          <w:szCs w:val="22"/>
        </w:rPr>
        <w:t>DIGESTORIJI</w:t>
      </w:r>
    </w:p>
    <w:p w14:paraId="3F12F69A" w14:textId="77777777" w:rsidR="00A50720" w:rsidRDefault="00A50720" w:rsidP="002038D6"/>
    <w:p w14:paraId="10B7EFC8" w14:textId="71B908FC" w:rsidR="00AF60AD" w:rsidRPr="00AF60AD" w:rsidRDefault="00AF60AD" w:rsidP="005A31F1">
      <w:pPr>
        <w:pStyle w:val="Odstavekseznama"/>
        <w:numPr>
          <w:ilvl w:val="0"/>
          <w:numId w:val="55"/>
        </w:numPr>
        <w:ind w:left="360"/>
        <w:rPr>
          <w:rFonts w:cs="Arial"/>
          <w:b/>
          <w:bCs/>
          <w:szCs w:val="20"/>
        </w:rPr>
      </w:pPr>
      <w:r w:rsidRPr="00AF60AD">
        <w:rPr>
          <w:rFonts w:cs="Arial"/>
          <w:b/>
          <w:bCs/>
          <w:szCs w:val="20"/>
        </w:rPr>
        <w:t xml:space="preserve">Digestorij 1800 (za </w:t>
      </w:r>
      <w:proofErr w:type="spellStart"/>
      <w:r w:rsidRPr="00AF60AD">
        <w:rPr>
          <w:rFonts w:cs="Arial"/>
          <w:b/>
          <w:bCs/>
          <w:szCs w:val="20"/>
        </w:rPr>
        <w:t>flotiranje</w:t>
      </w:r>
      <w:proofErr w:type="spellEnd"/>
      <w:r w:rsidRPr="00AF60AD">
        <w:rPr>
          <w:rFonts w:cs="Arial"/>
          <w:b/>
          <w:bCs/>
          <w:szCs w:val="20"/>
        </w:rPr>
        <w:t>) za prostor z interno oznako 101/103</w:t>
      </w:r>
    </w:p>
    <w:p w14:paraId="6EB177F7" w14:textId="77777777" w:rsidR="00AF60AD" w:rsidRDefault="00AF60AD" w:rsidP="00AF60AD"/>
    <w:p w14:paraId="5FECF333" w14:textId="6CB51193" w:rsidR="002038D6" w:rsidRDefault="002038D6" w:rsidP="00AF60AD">
      <w:r w:rsidRPr="00AF60AD">
        <w:t xml:space="preserve">PROIZVAJALEC IN </w:t>
      </w:r>
      <w:r w:rsidR="001934F9" w:rsidRPr="00AF60AD">
        <w:t>MODEL</w:t>
      </w:r>
      <w:r w:rsidRPr="00AF60AD">
        <w:t xml:space="preserve"> PONUJENE</w:t>
      </w:r>
      <w:r w:rsidR="0094197F">
        <w:t xml:space="preserve"> </w:t>
      </w:r>
      <w:r w:rsidRPr="00AF60AD">
        <w:t>OPREME____________________________</w:t>
      </w:r>
    </w:p>
    <w:p w14:paraId="2EAB817D" w14:textId="77777777" w:rsidR="00AF60AD" w:rsidRPr="00AF60AD" w:rsidRDefault="00AF60AD" w:rsidP="00AF60AD"/>
    <w:p w14:paraId="203AD195" w14:textId="77777777" w:rsidR="002038D6" w:rsidRPr="00AF60AD" w:rsidRDefault="002038D6" w:rsidP="00AF60AD">
      <w:pPr>
        <w:jc w:val="both"/>
        <w:rPr>
          <w:rFonts w:cs="Arial"/>
          <w:szCs w:val="20"/>
        </w:rPr>
      </w:pPr>
    </w:p>
    <w:p w14:paraId="413B2519" w14:textId="77777777" w:rsidR="00AF60AD" w:rsidRPr="00AF60AD" w:rsidRDefault="00AF60AD" w:rsidP="00AF60AD">
      <w:pPr>
        <w:pStyle w:val="Odstavekseznama"/>
        <w:numPr>
          <w:ilvl w:val="0"/>
          <w:numId w:val="55"/>
        </w:numPr>
        <w:ind w:left="360"/>
        <w:rPr>
          <w:rFonts w:cs="Arial"/>
          <w:b/>
          <w:bCs/>
          <w:szCs w:val="20"/>
        </w:rPr>
      </w:pPr>
      <w:r w:rsidRPr="00AF60AD">
        <w:rPr>
          <w:rFonts w:cs="Arial"/>
          <w:b/>
          <w:bCs/>
          <w:szCs w:val="20"/>
        </w:rPr>
        <w:t>Digestorij 1200 (za kem. raztapljanje) za prostor z interno oznako 101/103</w:t>
      </w:r>
    </w:p>
    <w:p w14:paraId="573A8059" w14:textId="77777777" w:rsidR="00AF60AD" w:rsidRDefault="00AF60AD" w:rsidP="00AF60AD">
      <w:pPr>
        <w:jc w:val="both"/>
        <w:rPr>
          <w:rFonts w:cs="Arial"/>
          <w:szCs w:val="20"/>
        </w:rPr>
      </w:pPr>
    </w:p>
    <w:p w14:paraId="5067989A" w14:textId="426E7551" w:rsidR="00AF60AD" w:rsidRPr="00AF60AD" w:rsidRDefault="00AF60AD" w:rsidP="00AF60AD">
      <w:r w:rsidRPr="00AF60AD">
        <w:t>PROIZVAJALEC IN MODEL PONUJENE</w:t>
      </w:r>
      <w:r w:rsidR="0094197F">
        <w:t xml:space="preserve"> </w:t>
      </w:r>
      <w:r w:rsidRPr="00AF60AD">
        <w:t>OPREME____________________________</w:t>
      </w:r>
    </w:p>
    <w:p w14:paraId="652211F9" w14:textId="77777777" w:rsidR="00AF60AD" w:rsidRDefault="00AF60AD" w:rsidP="00AF60AD">
      <w:pPr>
        <w:jc w:val="both"/>
        <w:rPr>
          <w:rFonts w:cs="Arial"/>
          <w:szCs w:val="20"/>
        </w:rPr>
      </w:pPr>
    </w:p>
    <w:p w14:paraId="3BD7E7BF" w14:textId="77777777" w:rsidR="00AF60AD" w:rsidRPr="00AF60AD" w:rsidRDefault="00AF60AD" w:rsidP="00AF60AD">
      <w:pPr>
        <w:jc w:val="both"/>
        <w:rPr>
          <w:rFonts w:cs="Arial"/>
          <w:szCs w:val="20"/>
        </w:rPr>
      </w:pPr>
    </w:p>
    <w:p w14:paraId="294C6C6B"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Digestorij 1800 (za kem. raztapljanje) za prostor z interno oznako 101/103</w:t>
      </w:r>
    </w:p>
    <w:p w14:paraId="54260ECF" w14:textId="77777777" w:rsidR="00AF60AD" w:rsidRDefault="00AF60AD" w:rsidP="00AF60AD"/>
    <w:p w14:paraId="6DAB6418" w14:textId="3533E51A" w:rsidR="00AF60AD" w:rsidRPr="00AF60AD" w:rsidRDefault="00AF60AD" w:rsidP="00AF60AD">
      <w:r w:rsidRPr="00AF60AD">
        <w:t>PROIZVAJALEC IN MODEL PONUJENE</w:t>
      </w:r>
      <w:r w:rsidR="0094197F">
        <w:t xml:space="preserve"> </w:t>
      </w:r>
      <w:r w:rsidRPr="00AF60AD">
        <w:t>OPREME____________________________</w:t>
      </w:r>
    </w:p>
    <w:p w14:paraId="7B14F296" w14:textId="77777777" w:rsidR="00AF60AD" w:rsidRPr="00AF60AD" w:rsidRDefault="00AF60AD" w:rsidP="00AF60AD">
      <w:pPr>
        <w:pStyle w:val="Odstavekseznama"/>
        <w:ind w:left="360"/>
        <w:jc w:val="both"/>
        <w:rPr>
          <w:rFonts w:cs="Arial"/>
          <w:szCs w:val="20"/>
        </w:rPr>
      </w:pPr>
    </w:p>
    <w:p w14:paraId="1DC6B958" w14:textId="77777777" w:rsidR="00AF60AD" w:rsidRDefault="00AF60AD" w:rsidP="00AF60AD">
      <w:pPr>
        <w:jc w:val="both"/>
        <w:rPr>
          <w:rFonts w:cs="Arial"/>
          <w:szCs w:val="20"/>
        </w:rPr>
      </w:pPr>
    </w:p>
    <w:p w14:paraId="27402836" w14:textId="77777777" w:rsidR="00AF60AD" w:rsidRPr="00AF60AD" w:rsidRDefault="00AF60AD" w:rsidP="00AF60AD">
      <w:pPr>
        <w:jc w:val="both"/>
        <w:rPr>
          <w:rFonts w:cs="Arial"/>
          <w:szCs w:val="20"/>
        </w:rPr>
      </w:pPr>
    </w:p>
    <w:p w14:paraId="006D9D9A" w14:textId="1B0712B8"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1, 1</w:t>
      </w:r>
      <w:r w:rsidR="0009724A">
        <w:rPr>
          <w:rFonts w:cs="Arial"/>
          <w:b/>
          <w:bCs/>
          <w:szCs w:val="20"/>
        </w:rPr>
        <w:t>5</w:t>
      </w:r>
      <w:r w:rsidRPr="00AF60AD">
        <w:rPr>
          <w:rFonts w:cs="Arial"/>
          <w:b/>
          <w:bCs/>
          <w:szCs w:val="20"/>
        </w:rPr>
        <w:t>00 za prostor z interno oznako 109 (čisti prostor)</w:t>
      </w:r>
    </w:p>
    <w:p w14:paraId="51175F1C" w14:textId="77777777" w:rsidR="00AF60AD" w:rsidRDefault="00AF60AD" w:rsidP="00AF60AD">
      <w:pPr>
        <w:jc w:val="both"/>
        <w:rPr>
          <w:rFonts w:cs="Arial"/>
          <w:szCs w:val="20"/>
        </w:rPr>
      </w:pPr>
    </w:p>
    <w:p w14:paraId="505B3BB7" w14:textId="21870E64" w:rsidR="00AF60AD" w:rsidRPr="00AF60AD" w:rsidRDefault="00AF60AD" w:rsidP="00AF60AD">
      <w:r w:rsidRPr="00AF60AD">
        <w:t>PROIZVAJALEC IN MODEL PONUJENE</w:t>
      </w:r>
      <w:r w:rsidR="0094197F">
        <w:t xml:space="preserve"> </w:t>
      </w:r>
      <w:r w:rsidRPr="00AF60AD">
        <w:t>OPREME____________________________</w:t>
      </w:r>
    </w:p>
    <w:p w14:paraId="434D84CA" w14:textId="77777777" w:rsidR="00AF60AD" w:rsidRDefault="00AF60AD" w:rsidP="00AF60AD">
      <w:pPr>
        <w:jc w:val="both"/>
        <w:rPr>
          <w:rFonts w:cs="Arial"/>
          <w:szCs w:val="20"/>
        </w:rPr>
      </w:pPr>
    </w:p>
    <w:p w14:paraId="7E91DAD3" w14:textId="77777777" w:rsidR="00AF60AD" w:rsidRPr="00AF60AD" w:rsidRDefault="00AF60AD" w:rsidP="00AF60AD">
      <w:pPr>
        <w:jc w:val="both"/>
        <w:rPr>
          <w:rFonts w:cs="Arial"/>
          <w:szCs w:val="20"/>
        </w:rPr>
      </w:pPr>
    </w:p>
    <w:p w14:paraId="782F2713" w14:textId="77777777" w:rsidR="00AF60AD" w:rsidRPr="00AF60AD" w:rsidRDefault="00AF60AD" w:rsidP="00AF60AD">
      <w:pPr>
        <w:pStyle w:val="Odstavekseznama"/>
        <w:numPr>
          <w:ilvl w:val="0"/>
          <w:numId w:val="55"/>
        </w:numPr>
        <w:ind w:left="360"/>
        <w:jc w:val="both"/>
        <w:rPr>
          <w:rFonts w:cs="Arial"/>
          <w:b/>
          <w:bCs/>
          <w:szCs w:val="20"/>
        </w:rPr>
      </w:pPr>
      <w:r w:rsidRPr="00AF60AD">
        <w:rPr>
          <w:rFonts w:cs="Arial"/>
          <w:b/>
          <w:bCs/>
          <w:szCs w:val="20"/>
        </w:rPr>
        <w:t>109 Digestorij 2, 1200 za prostor z interno oznako 109 (čisti prostor)</w:t>
      </w:r>
    </w:p>
    <w:p w14:paraId="5558E839" w14:textId="77777777" w:rsidR="00120AD7" w:rsidRPr="00AF60AD" w:rsidRDefault="00120AD7" w:rsidP="00AF60AD">
      <w:pPr>
        <w:jc w:val="both"/>
        <w:rPr>
          <w:rFonts w:cs="Arial"/>
          <w:szCs w:val="20"/>
        </w:rPr>
      </w:pPr>
    </w:p>
    <w:p w14:paraId="2F758501" w14:textId="59CC50A6" w:rsidR="00AF60AD" w:rsidRPr="00AF60AD" w:rsidRDefault="00AF60AD" w:rsidP="00AF60AD">
      <w:r w:rsidRPr="00AF60AD">
        <w:t>PROIZVAJALEC IN MODEL PONUJENE</w:t>
      </w:r>
      <w:r w:rsidR="0094197F">
        <w:t xml:space="preserve"> </w:t>
      </w:r>
      <w:r w:rsidRPr="00AF60AD">
        <w:t>OPREME____________________________</w:t>
      </w:r>
    </w:p>
    <w:p w14:paraId="688B90C3" w14:textId="77777777" w:rsidR="00AF60AD" w:rsidRDefault="00AF60AD" w:rsidP="002038D6">
      <w:pPr>
        <w:jc w:val="both"/>
        <w:rPr>
          <w:szCs w:val="20"/>
        </w:rPr>
      </w:pPr>
    </w:p>
    <w:p w14:paraId="6C27019B" w14:textId="77777777" w:rsidR="00AF60AD" w:rsidRDefault="00AF60AD" w:rsidP="002038D6">
      <w:pPr>
        <w:jc w:val="both"/>
        <w:rPr>
          <w:szCs w:val="20"/>
        </w:rPr>
      </w:pPr>
    </w:p>
    <w:p w14:paraId="0B8703BE" w14:textId="1ED6D97F" w:rsidR="002038D6" w:rsidRPr="002038D6" w:rsidRDefault="002038D6" w:rsidP="002038D6">
      <w:pPr>
        <w:jc w:val="both"/>
        <w:rPr>
          <w:rFonts w:cs="Arial"/>
          <w:szCs w:val="20"/>
        </w:rPr>
      </w:pPr>
      <w:r w:rsidRPr="002038D6">
        <w:rPr>
          <w:szCs w:val="20"/>
        </w:rPr>
        <w:t xml:space="preserve">Veljavnost ponudbe je do </w:t>
      </w:r>
      <w:r w:rsidRPr="0009724A">
        <w:rPr>
          <w:szCs w:val="20"/>
        </w:rPr>
        <w:t xml:space="preserve">30. </w:t>
      </w:r>
      <w:r w:rsidR="00562C06" w:rsidRPr="0009724A">
        <w:rPr>
          <w:szCs w:val="20"/>
        </w:rPr>
        <w:t>6</w:t>
      </w:r>
      <w:r w:rsidRPr="0009724A">
        <w:rPr>
          <w:szCs w:val="20"/>
        </w:rPr>
        <w:t>. 202</w:t>
      </w:r>
      <w:r w:rsidR="00562C06" w:rsidRPr="0009724A">
        <w:rPr>
          <w:szCs w:val="20"/>
        </w:rPr>
        <w:t>5</w:t>
      </w:r>
      <w:r w:rsidRPr="0009724A">
        <w:rPr>
          <w:szCs w:val="20"/>
        </w:rPr>
        <w:t>.</w:t>
      </w:r>
    </w:p>
    <w:p w14:paraId="55A755DB" w14:textId="77777777" w:rsidR="002038D6" w:rsidRDefault="002038D6" w:rsidP="002038D6">
      <w:pPr>
        <w:jc w:val="both"/>
        <w:rPr>
          <w:rFonts w:cs="Arial"/>
          <w:i/>
          <w:iCs/>
          <w:sz w:val="18"/>
          <w:szCs w:val="18"/>
        </w:rPr>
      </w:pPr>
    </w:p>
    <w:p w14:paraId="77B02231" w14:textId="77777777" w:rsidR="00A50720" w:rsidRDefault="00A50720" w:rsidP="002038D6">
      <w:pPr>
        <w:jc w:val="both"/>
        <w:rPr>
          <w:rFonts w:cs="Arial"/>
          <w:i/>
          <w:iCs/>
          <w:sz w:val="18"/>
          <w:szCs w:val="18"/>
          <w:highlight w:val="yellow"/>
        </w:rPr>
      </w:pPr>
    </w:p>
    <w:p w14:paraId="0F95977E" w14:textId="3BBD99AF" w:rsidR="002038D6" w:rsidRDefault="002038D6" w:rsidP="002038D6">
      <w:pPr>
        <w:jc w:val="both"/>
        <w:rPr>
          <w:rFonts w:cs="Arial"/>
          <w:i/>
          <w:iCs/>
          <w:sz w:val="18"/>
          <w:szCs w:val="18"/>
        </w:rPr>
      </w:pPr>
      <w:r w:rsidRPr="000B77B4">
        <w:rPr>
          <w:rFonts w:cs="Arial"/>
          <w:i/>
          <w:iCs/>
          <w:sz w:val="18"/>
          <w:szCs w:val="18"/>
        </w:rPr>
        <w:t xml:space="preserve">Ponudnik naj k ponudbi priloži (v razdelek »Druge priloge« v sistemu </w:t>
      </w:r>
      <w:proofErr w:type="spellStart"/>
      <w:r w:rsidRPr="000B77B4">
        <w:rPr>
          <w:rFonts w:cs="Arial"/>
          <w:i/>
          <w:iCs/>
          <w:sz w:val="18"/>
          <w:szCs w:val="18"/>
        </w:rPr>
        <w:t>eJN</w:t>
      </w:r>
      <w:proofErr w:type="spellEnd"/>
      <w:r w:rsidRPr="000B77B4">
        <w:rPr>
          <w:rFonts w:cs="Arial"/>
          <w:i/>
          <w:iCs/>
          <w:sz w:val="18"/>
          <w:szCs w:val="18"/>
        </w:rPr>
        <w:t xml:space="preserve">) </w:t>
      </w:r>
      <w:r w:rsidR="000B77B4" w:rsidRPr="000B77B4">
        <w:rPr>
          <w:rFonts w:cs="Arial"/>
          <w:i/>
          <w:iCs/>
          <w:sz w:val="18"/>
          <w:szCs w:val="18"/>
        </w:rPr>
        <w:t>dokument Skupna rekapitulacija cen v .</w:t>
      </w:r>
      <w:proofErr w:type="spellStart"/>
      <w:r w:rsidR="000B77B4" w:rsidRPr="000B77B4">
        <w:rPr>
          <w:rFonts w:cs="Arial"/>
          <w:i/>
          <w:iCs/>
          <w:sz w:val="18"/>
          <w:szCs w:val="18"/>
        </w:rPr>
        <w:t>xls</w:t>
      </w:r>
      <w:proofErr w:type="spellEnd"/>
      <w:r w:rsidR="000B77B4" w:rsidRPr="000B77B4">
        <w:rPr>
          <w:rFonts w:cs="Arial"/>
          <w:i/>
          <w:iCs/>
          <w:sz w:val="18"/>
          <w:szCs w:val="18"/>
        </w:rPr>
        <w:t xml:space="preserve"> </w:t>
      </w:r>
      <w:r w:rsidR="000B77B4" w:rsidRPr="001934F9">
        <w:rPr>
          <w:rFonts w:cs="Arial"/>
          <w:i/>
          <w:iCs/>
          <w:sz w:val="18"/>
          <w:szCs w:val="18"/>
        </w:rPr>
        <w:t xml:space="preserve">formatu ter </w:t>
      </w:r>
      <w:r w:rsidRPr="001934F9">
        <w:rPr>
          <w:rFonts w:cs="Arial"/>
          <w:i/>
          <w:iCs/>
          <w:sz w:val="18"/>
          <w:szCs w:val="18"/>
        </w:rPr>
        <w:t>originalno tehnično dokumentacijo proizvajalca za ponujeno opremo. Naročnik si pridržuje pravico, da v fazi preverjanja ponudbe od ponudnika zahteva dodatne tehnične specifikacije ponujene opreme, iz katere bo razvidno izpolnjevanje zahtevanih tehničnih karakteristik!</w:t>
      </w:r>
    </w:p>
    <w:p w14:paraId="78E16395" w14:textId="77777777" w:rsidR="002038D6" w:rsidRDefault="002038D6" w:rsidP="002038D6">
      <w:pPr>
        <w:jc w:val="both"/>
        <w:rPr>
          <w:rFonts w:cs="Arial"/>
          <w:i/>
          <w:iCs/>
          <w:sz w:val="18"/>
          <w:szCs w:val="18"/>
        </w:rPr>
      </w:pPr>
    </w:p>
    <w:tbl>
      <w:tblPr>
        <w:tblW w:w="9039" w:type="dxa"/>
        <w:tblInd w:w="-108" w:type="dxa"/>
        <w:tblLayout w:type="fixed"/>
        <w:tblCellMar>
          <w:left w:w="10" w:type="dxa"/>
          <w:right w:w="10" w:type="dxa"/>
        </w:tblCellMar>
        <w:tblLook w:val="04A0" w:firstRow="1" w:lastRow="0" w:firstColumn="1" w:lastColumn="0" w:noHBand="0" w:noVBand="1"/>
      </w:tblPr>
      <w:tblGrid>
        <w:gridCol w:w="4786"/>
        <w:gridCol w:w="4253"/>
      </w:tblGrid>
      <w:tr w:rsidR="002038D6" w14:paraId="3F854BF7" w14:textId="77777777" w:rsidTr="002038D6">
        <w:trPr>
          <w:trHeight w:val="551"/>
        </w:trPr>
        <w:tc>
          <w:tcPr>
            <w:tcW w:w="4786" w:type="dxa"/>
            <w:shd w:val="clear" w:color="auto" w:fill="auto"/>
            <w:tcMar>
              <w:top w:w="0" w:type="dxa"/>
              <w:left w:w="108" w:type="dxa"/>
              <w:bottom w:w="0" w:type="dxa"/>
              <w:right w:w="108" w:type="dxa"/>
            </w:tcMar>
          </w:tcPr>
          <w:p w14:paraId="79B64EC6" w14:textId="77777777" w:rsidR="002038D6" w:rsidRPr="0014519B" w:rsidRDefault="002038D6" w:rsidP="00871E14">
            <w:pPr>
              <w:jc w:val="both"/>
              <w:rPr>
                <w:rFonts w:cs="Arial"/>
                <w:color w:val="000000"/>
                <w:sz w:val="22"/>
                <w:szCs w:val="22"/>
              </w:rPr>
            </w:pPr>
          </w:p>
          <w:p w14:paraId="61F907AD" w14:textId="77777777" w:rsidR="002038D6" w:rsidRPr="0014519B" w:rsidRDefault="002038D6" w:rsidP="00871E14">
            <w:pPr>
              <w:jc w:val="both"/>
              <w:rPr>
                <w:rFonts w:cs="Arial"/>
                <w:color w:val="000000"/>
                <w:sz w:val="22"/>
                <w:szCs w:val="22"/>
              </w:rPr>
            </w:pPr>
            <w:r w:rsidRPr="0014519B">
              <w:rPr>
                <w:rFonts w:cs="Arial"/>
                <w:color w:val="000000"/>
                <w:sz w:val="22"/>
                <w:szCs w:val="22"/>
              </w:rPr>
              <w:t>Kraj in datum:</w:t>
            </w:r>
          </w:p>
          <w:p w14:paraId="29A85A88"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3AA5CF59" w14:textId="77777777" w:rsidR="002038D6" w:rsidRPr="0014519B" w:rsidRDefault="002038D6" w:rsidP="00871E14">
            <w:pPr>
              <w:jc w:val="both"/>
              <w:rPr>
                <w:rFonts w:cs="Arial"/>
                <w:color w:val="000000"/>
                <w:sz w:val="22"/>
                <w:szCs w:val="22"/>
              </w:rPr>
            </w:pPr>
          </w:p>
          <w:p w14:paraId="06106F2A" w14:textId="77777777" w:rsidR="002038D6" w:rsidRPr="0014519B" w:rsidRDefault="002038D6" w:rsidP="00871E14">
            <w:pPr>
              <w:jc w:val="both"/>
              <w:rPr>
                <w:rFonts w:cs="Arial"/>
                <w:color w:val="000000"/>
                <w:sz w:val="22"/>
                <w:szCs w:val="22"/>
              </w:rPr>
            </w:pPr>
            <w:r>
              <w:rPr>
                <w:rFonts w:cs="Arial"/>
                <w:color w:val="000000"/>
                <w:sz w:val="22"/>
                <w:szCs w:val="22"/>
              </w:rPr>
              <w:t>Ponudnik</w:t>
            </w:r>
            <w:r w:rsidRPr="0014519B">
              <w:rPr>
                <w:rFonts w:cs="Arial"/>
                <w:color w:val="000000"/>
                <w:sz w:val="22"/>
                <w:szCs w:val="22"/>
              </w:rPr>
              <w:t>:</w:t>
            </w:r>
          </w:p>
        </w:tc>
      </w:tr>
      <w:tr w:rsidR="002038D6" w14:paraId="572DE5C5" w14:textId="77777777" w:rsidTr="002038D6">
        <w:trPr>
          <w:trHeight w:val="551"/>
        </w:trPr>
        <w:tc>
          <w:tcPr>
            <w:tcW w:w="4786" w:type="dxa"/>
            <w:shd w:val="clear" w:color="auto" w:fill="auto"/>
            <w:tcMar>
              <w:top w:w="0" w:type="dxa"/>
              <w:left w:w="108" w:type="dxa"/>
              <w:bottom w:w="0" w:type="dxa"/>
              <w:right w:w="108" w:type="dxa"/>
            </w:tcMar>
          </w:tcPr>
          <w:p w14:paraId="77C014EC" w14:textId="77777777" w:rsidR="002038D6" w:rsidRPr="0014519B" w:rsidRDefault="002038D6" w:rsidP="00871E14">
            <w:pPr>
              <w:jc w:val="both"/>
              <w:rPr>
                <w:rFonts w:cs="Arial"/>
                <w:color w:val="000000"/>
                <w:sz w:val="22"/>
                <w:szCs w:val="22"/>
              </w:rPr>
            </w:pPr>
          </w:p>
        </w:tc>
        <w:tc>
          <w:tcPr>
            <w:tcW w:w="4253" w:type="dxa"/>
            <w:shd w:val="clear" w:color="auto" w:fill="auto"/>
            <w:tcMar>
              <w:top w:w="0" w:type="dxa"/>
              <w:left w:w="108" w:type="dxa"/>
              <w:bottom w:w="0" w:type="dxa"/>
              <w:right w:w="108" w:type="dxa"/>
            </w:tcMar>
          </w:tcPr>
          <w:p w14:paraId="1EEFABE8" w14:textId="77777777" w:rsidR="002038D6" w:rsidRPr="0014519B" w:rsidRDefault="002038D6" w:rsidP="00871E14">
            <w:pPr>
              <w:jc w:val="both"/>
              <w:rPr>
                <w:rFonts w:cs="Arial"/>
                <w:color w:val="000000"/>
                <w:sz w:val="22"/>
                <w:szCs w:val="22"/>
              </w:rPr>
            </w:pPr>
            <w:r w:rsidRPr="0014519B">
              <w:rPr>
                <w:rFonts w:cs="Arial"/>
                <w:color w:val="000000"/>
                <w:sz w:val="22"/>
                <w:szCs w:val="22"/>
              </w:rPr>
              <w:t>Žig in podpis:</w:t>
            </w:r>
          </w:p>
          <w:p w14:paraId="6BA294A8" w14:textId="77777777" w:rsidR="002038D6" w:rsidRPr="0014519B" w:rsidRDefault="002038D6" w:rsidP="00871E14">
            <w:pPr>
              <w:jc w:val="both"/>
              <w:rPr>
                <w:rFonts w:cs="Arial"/>
                <w:color w:val="000000"/>
                <w:sz w:val="22"/>
                <w:szCs w:val="22"/>
              </w:rPr>
            </w:pPr>
          </w:p>
        </w:tc>
      </w:tr>
    </w:tbl>
    <w:p w14:paraId="7141A0B4" w14:textId="2DCF45D3" w:rsidR="00930878" w:rsidRDefault="00930878" w:rsidP="00D856A6">
      <w:pPr>
        <w:pStyle w:val="Section"/>
        <w:spacing w:line="240" w:lineRule="auto"/>
        <w:ind w:right="382"/>
        <w:jc w:val="left"/>
        <w:rPr>
          <w:rFonts w:cs="Arial"/>
          <w:color w:val="632423"/>
          <w:sz w:val="28"/>
          <w:lang w:val="sl-SI"/>
        </w:rPr>
      </w:pPr>
    </w:p>
    <w:p w14:paraId="03B66D8C" w14:textId="77777777" w:rsidR="00930878" w:rsidRDefault="00930878">
      <w:pPr>
        <w:rPr>
          <w:rFonts w:cs="Arial"/>
          <w:b/>
          <w:color w:val="632423"/>
          <w:sz w:val="28"/>
          <w:szCs w:val="20"/>
        </w:rPr>
      </w:pPr>
      <w:r>
        <w:rPr>
          <w:rFonts w:cs="Arial"/>
          <w:color w:val="632423"/>
          <w:sz w:val="28"/>
        </w:rPr>
        <w:br w:type="page"/>
      </w:r>
    </w:p>
    <w:p w14:paraId="237844C1" w14:textId="2505F981" w:rsidR="00CC143F"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w:t>
      </w:r>
      <w:r w:rsidR="00DC0261">
        <w:rPr>
          <w:rFonts w:cs="Arial"/>
          <w:color w:val="632423"/>
          <w:sz w:val="28"/>
          <w:lang w:val="sl-SI"/>
        </w:rPr>
        <w:t>-</w:t>
      </w:r>
      <w:r w:rsidRPr="00783815">
        <w:rPr>
          <w:rFonts w:cs="Arial"/>
          <w:color w:val="632423"/>
          <w:sz w:val="28"/>
          <w:lang w:val="sl-SI"/>
        </w:rPr>
        <w:t xml:space="preserve">1: </w:t>
      </w:r>
      <w:r w:rsidRPr="00CA3996">
        <w:rPr>
          <w:rFonts w:cs="Arial"/>
          <w:color w:val="632423"/>
          <w:sz w:val="28"/>
          <w:lang w:val="sl-SI"/>
        </w:rPr>
        <w:t>PONUDB</w:t>
      </w:r>
      <w:r w:rsidR="00536F0D" w:rsidRPr="00CA3996">
        <w:rPr>
          <w:rFonts w:cs="Arial"/>
          <w:color w:val="632423"/>
          <w:sz w:val="28"/>
          <w:lang w:val="sl-SI"/>
        </w:rPr>
        <w:t>A</w:t>
      </w:r>
    </w:p>
    <w:p w14:paraId="31D0817A" w14:textId="2703FFC3" w:rsidR="00A228F6" w:rsidRDefault="00A228F6" w:rsidP="00D856A6">
      <w:pPr>
        <w:pStyle w:val="Section"/>
        <w:spacing w:line="240" w:lineRule="auto"/>
        <w:ind w:right="382"/>
        <w:jc w:val="left"/>
        <w:rPr>
          <w:rFonts w:cs="Arial"/>
          <w:color w:val="632423"/>
          <w:sz w:val="28"/>
          <w:lang w:val="sl-SI"/>
        </w:rPr>
      </w:pPr>
    </w:p>
    <w:p w14:paraId="1CFFA09E" w14:textId="39A63DEE" w:rsidR="00C77E12" w:rsidRPr="00D331B2" w:rsidRDefault="00C77E12" w:rsidP="00D331B2">
      <w:pPr>
        <w:pStyle w:val="Standard"/>
        <w:widowControl w:val="0"/>
        <w:rPr>
          <w:rFonts w:ascii="Arial" w:eastAsia="Times New Roman" w:hAnsi="Arial" w:cs="Arial"/>
          <w:b/>
          <w:lang w:eastAsia="sl-SI"/>
        </w:rPr>
      </w:pPr>
      <w:r w:rsidRPr="00D331B2">
        <w:rPr>
          <w:rFonts w:ascii="Arial" w:hAnsi="Arial" w:cs="Arial"/>
        </w:rPr>
        <w:t>Za oddajo javnega naročila:</w:t>
      </w:r>
      <w:r w:rsidR="00D331B2" w:rsidRPr="00D331B2">
        <w:rPr>
          <w:rFonts w:ascii="Arial" w:hAnsi="Arial" w:cs="Arial"/>
        </w:rPr>
        <w:t xml:space="preserve"> </w:t>
      </w:r>
      <w:r w:rsidR="004B5AF1" w:rsidRPr="004B5AF1">
        <w:rPr>
          <w:rFonts w:ascii="Arial" w:hAnsi="Arial" w:cs="Arial"/>
          <w:b/>
          <w:bCs/>
        </w:rPr>
        <w:t xml:space="preserve">»Dobava in montaža </w:t>
      </w:r>
      <w:r w:rsidR="00A50720" w:rsidRPr="00A50720">
        <w:rPr>
          <w:rFonts w:ascii="Arial" w:hAnsi="Arial" w:cs="Arial"/>
          <w:b/>
          <w:bCs/>
        </w:rPr>
        <w:t>laboratorijskega pohištva in laboratorijske opreme</w:t>
      </w:r>
      <w:r w:rsidR="00B05C91">
        <w:rPr>
          <w:rFonts w:ascii="Arial" w:hAnsi="Arial" w:cs="Arial"/>
          <w:b/>
          <w:bCs/>
        </w:rPr>
        <w:t xml:space="preserve"> z upoštevanjem </w:t>
      </w:r>
      <w:proofErr w:type="spellStart"/>
      <w:r w:rsidR="00B05C91">
        <w:rPr>
          <w:rFonts w:ascii="Arial" w:hAnsi="Arial" w:cs="Arial"/>
          <w:b/>
          <w:bCs/>
        </w:rPr>
        <w:t>okoljskih</w:t>
      </w:r>
      <w:proofErr w:type="spellEnd"/>
      <w:r w:rsidR="00B05C91">
        <w:rPr>
          <w:rFonts w:ascii="Arial" w:hAnsi="Arial" w:cs="Arial"/>
          <w:b/>
          <w:bCs/>
        </w:rPr>
        <w:t xml:space="preserve"> vidikov</w:t>
      </w:r>
      <w:r w:rsidR="004B5AF1" w:rsidRPr="004B5AF1">
        <w:rPr>
          <w:rFonts w:ascii="Arial" w:hAnsi="Arial" w:cs="Arial"/>
          <w:b/>
          <w:bCs/>
        </w:rPr>
        <w:t>«</w:t>
      </w:r>
      <w:r w:rsidRPr="004B5AF1">
        <w:rPr>
          <w:rFonts w:ascii="Arial" w:hAnsi="Arial" w:cs="Arial"/>
        </w:rPr>
        <w:t>,</w:t>
      </w:r>
      <w:r w:rsidRPr="00D331B2">
        <w:rPr>
          <w:rFonts w:ascii="Arial" w:hAnsi="Arial" w:cs="Arial"/>
        </w:rPr>
        <w:t xml:space="preserve"> dajemo ponudbo, kot sledi:</w:t>
      </w:r>
    </w:p>
    <w:p w14:paraId="15C17E2E" w14:textId="77777777" w:rsidR="00C77E12" w:rsidRPr="00307969" w:rsidRDefault="00C77E12" w:rsidP="00C77E12">
      <w:pPr>
        <w:spacing w:line="276" w:lineRule="auto"/>
        <w:rPr>
          <w:sz w:val="22"/>
          <w:szCs w:val="22"/>
        </w:rPr>
      </w:pPr>
    </w:p>
    <w:p w14:paraId="3B1267B4" w14:textId="77777777" w:rsidR="00C77E12" w:rsidRPr="00307969" w:rsidRDefault="00C77E12" w:rsidP="00C77E12">
      <w:pPr>
        <w:spacing w:line="276" w:lineRule="auto"/>
        <w:rPr>
          <w:sz w:val="22"/>
          <w:szCs w:val="22"/>
        </w:rPr>
      </w:pPr>
      <w:r w:rsidRPr="00307969">
        <w:rPr>
          <w:sz w:val="22"/>
          <w:szCs w:val="22"/>
        </w:rPr>
        <w:t>Številka:_______________________</w:t>
      </w:r>
    </w:p>
    <w:p w14:paraId="4C2138AF" w14:textId="338F3DE7" w:rsidR="00C77E12" w:rsidRPr="00307969" w:rsidRDefault="00C77E12" w:rsidP="00C77E12">
      <w:pPr>
        <w:spacing w:line="276" w:lineRule="auto"/>
        <w:rPr>
          <w:sz w:val="22"/>
          <w:szCs w:val="22"/>
        </w:rPr>
      </w:pPr>
      <w:r w:rsidRPr="00307969">
        <w:rPr>
          <w:sz w:val="22"/>
          <w:szCs w:val="22"/>
        </w:rPr>
        <w:t>Datum:</w:t>
      </w:r>
      <w:r w:rsidRPr="00307969">
        <w:rPr>
          <w:sz w:val="22"/>
          <w:szCs w:val="22"/>
        </w:rPr>
        <w:tab/>
        <w:t>________________</w:t>
      </w:r>
      <w:r w:rsidR="000760F0">
        <w:rPr>
          <w:sz w:val="22"/>
          <w:szCs w:val="22"/>
        </w:rPr>
        <w:t>_</w:t>
      </w:r>
      <w:r w:rsidRPr="00307969">
        <w:rPr>
          <w:sz w:val="22"/>
          <w:szCs w:val="22"/>
        </w:rPr>
        <w:t>_______</w:t>
      </w:r>
    </w:p>
    <w:p w14:paraId="318878AD" w14:textId="77777777" w:rsidR="00C77E12" w:rsidRPr="00307969" w:rsidRDefault="00C77E12" w:rsidP="00C77E12">
      <w:pPr>
        <w:tabs>
          <w:tab w:val="right" w:pos="2556"/>
          <w:tab w:val="right" w:pos="9088"/>
        </w:tabs>
        <w:spacing w:line="276" w:lineRule="auto"/>
        <w:rPr>
          <w:sz w:val="22"/>
          <w:szCs w:val="22"/>
        </w:rPr>
      </w:pPr>
    </w:p>
    <w:p w14:paraId="5B8A5C4A" w14:textId="77777777" w:rsidR="00C77E12" w:rsidRPr="00307969" w:rsidRDefault="00C77E12" w:rsidP="008C20F8">
      <w:pPr>
        <w:numPr>
          <w:ilvl w:val="0"/>
          <w:numId w:val="18"/>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42814774" w14:textId="5045DAEA"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0611F252" w14:textId="77777777" w:rsidTr="00F72E62">
        <w:tc>
          <w:tcPr>
            <w:tcW w:w="2689" w:type="dxa"/>
          </w:tcPr>
          <w:p w14:paraId="4501F14E" w14:textId="632DADBA" w:rsidR="000760F0" w:rsidRDefault="000760F0" w:rsidP="00C77E12">
            <w:pPr>
              <w:tabs>
                <w:tab w:val="right" w:pos="2556"/>
                <w:tab w:val="right" w:pos="9017"/>
              </w:tabs>
              <w:spacing w:line="276" w:lineRule="auto"/>
              <w:rPr>
                <w:bCs/>
                <w:sz w:val="22"/>
                <w:szCs w:val="22"/>
              </w:rPr>
            </w:pPr>
            <w:r>
              <w:rPr>
                <w:bCs/>
                <w:sz w:val="22"/>
                <w:szCs w:val="22"/>
              </w:rPr>
              <w:t>Ponudnik</w:t>
            </w:r>
          </w:p>
        </w:tc>
        <w:tc>
          <w:tcPr>
            <w:tcW w:w="5607" w:type="dxa"/>
          </w:tcPr>
          <w:p w14:paraId="7693257C" w14:textId="77777777" w:rsidR="000760F0" w:rsidRDefault="000760F0" w:rsidP="00C77E12">
            <w:pPr>
              <w:tabs>
                <w:tab w:val="right" w:pos="2556"/>
                <w:tab w:val="right" w:pos="9017"/>
              </w:tabs>
              <w:spacing w:line="276" w:lineRule="auto"/>
              <w:rPr>
                <w:bCs/>
                <w:sz w:val="22"/>
                <w:szCs w:val="22"/>
              </w:rPr>
            </w:pPr>
          </w:p>
        </w:tc>
      </w:tr>
      <w:tr w:rsidR="000760F0" w14:paraId="31246ECE" w14:textId="77777777" w:rsidTr="00F72E62">
        <w:tc>
          <w:tcPr>
            <w:tcW w:w="2689" w:type="dxa"/>
          </w:tcPr>
          <w:p w14:paraId="7989F965" w14:textId="0C619BE2" w:rsidR="000760F0" w:rsidRDefault="000760F0" w:rsidP="00C77E12">
            <w:pPr>
              <w:tabs>
                <w:tab w:val="right" w:pos="2556"/>
                <w:tab w:val="right" w:pos="9017"/>
              </w:tabs>
              <w:spacing w:line="276" w:lineRule="auto"/>
              <w:rPr>
                <w:bCs/>
                <w:sz w:val="22"/>
                <w:szCs w:val="22"/>
              </w:rPr>
            </w:pPr>
            <w:r>
              <w:rPr>
                <w:bCs/>
                <w:sz w:val="22"/>
                <w:szCs w:val="22"/>
              </w:rPr>
              <w:t>Naslov</w:t>
            </w:r>
          </w:p>
        </w:tc>
        <w:tc>
          <w:tcPr>
            <w:tcW w:w="5607" w:type="dxa"/>
          </w:tcPr>
          <w:p w14:paraId="3D318E14" w14:textId="77777777" w:rsidR="000760F0" w:rsidRDefault="000760F0" w:rsidP="00C77E12">
            <w:pPr>
              <w:tabs>
                <w:tab w:val="right" w:pos="2556"/>
                <w:tab w:val="right" w:pos="9017"/>
              </w:tabs>
              <w:spacing w:line="276" w:lineRule="auto"/>
              <w:rPr>
                <w:bCs/>
                <w:sz w:val="22"/>
                <w:szCs w:val="22"/>
              </w:rPr>
            </w:pPr>
          </w:p>
        </w:tc>
      </w:tr>
      <w:tr w:rsidR="000760F0" w14:paraId="0CC03E52" w14:textId="77777777" w:rsidTr="00F72E62">
        <w:tc>
          <w:tcPr>
            <w:tcW w:w="2689" w:type="dxa"/>
          </w:tcPr>
          <w:p w14:paraId="5DBBB0FF" w14:textId="5B5EE693" w:rsidR="000760F0" w:rsidRDefault="000760F0" w:rsidP="00C77E12">
            <w:pPr>
              <w:tabs>
                <w:tab w:val="right" w:pos="2556"/>
                <w:tab w:val="right" w:pos="9017"/>
              </w:tabs>
              <w:spacing w:line="276" w:lineRule="auto"/>
              <w:rPr>
                <w:bCs/>
                <w:sz w:val="22"/>
                <w:szCs w:val="22"/>
              </w:rPr>
            </w:pPr>
            <w:r>
              <w:rPr>
                <w:bCs/>
                <w:sz w:val="22"/>
                <w:szCs w:val="22"/>
              </w:rPr>
              <w:t>Matična številka</w:t>
            </w:r>
          </w:p>
        </w:tc>
        <w:tc>
          <w:tcPr>
            <w:tcW w:w="5607" w:type="dxa"/>
          </w:tcPr>
          <w:p w14:paraId="04821084" w14:textId="77777777" w:rsidR="000760F0" w:rsidRDefault="000760F0" w:rsidP="00C77E12">
            <w:pPr>
              <w:tabs>
                <w:tab w:val="right" w:pos="2556"/>
                <w:tab w:val="right" w:pos="9017"/>
              </w:tabs>
              <w:spacing w:line="276" w:lineRule="auto"/>
              <w:rPr>
                <w:bCs/>
                <w:sz w:val="22"/>
                <w:szCs w:val="22"/>
              </w:rPr>
            </w:pPr>
          </w:p>
        </w:tc>
      </w:tr>
      <w:tr w:rsidR="000760F0" w14:paraId="635BD143" w14:textId="77777777" w:rsidTr="00F72E62">
        <w:tc>
          <w:tcPr>
            <w:tcW w:w="2689" w:type="dxa"/>
          </w:tcPr>
          <w:p w14:paraId="46238344" w14:textId="16D83981" w:rsidR="000760F0" w:rsidRDefault="000760F0" w:rsidP="00C77E12">
            <w:pPr>
              <w:tabs>
                <w:tab w:val="right" w:pos="2556"/>
                <w:tab w:val="right" w:pos="9017"/>
              </w:tabs>
              <w:spacing w:line="276" w:lineRule="auto"/>
              <w:rPr>
                <w:bCs/>
                <w:sz w:val="22"/>
                <w:szCs w:val="22"/>
              </w:rPr>
            </w:pPr>
            <w:r>
              <w:rPr>
                <w:bCs/>
                <w:sz w:val="22"/>
                <w:szCs w:val="22"/>
              </w:rPr>
              <w:t>ID št. za DDV</w:t>
            </w:r>
          </w:p>
        </w:tc>
        <w:tc>
          <w:tcPr>
            <w:tcW w:w="5607" w:type="dxa"/>
          </w:tcPr>
          <w:p w14:paraId="5B6F9960" w14:textId="77777777" w:rsidR="000760F0" w:rsidRDefault="000760F0" w:rsidP="00C77E12">
            <w:pPr>
              <w:tabs>
                <w:tab w:val="right" w:pos="2556"/>
                <w:tab w:val="right" w:pos="9017"/>
              </w:tabs>
              <w:spacing w:line="276" w:lineRule="auto"/>
              <w:rPr>
                <w:bCs/>
                <w:sz w:val="22"/>
                <w:szCs w:val="22"/>
              </w:rPr>
            </w:pPr>
          </w:p>
        </w:tc>
      </w:tr>
    </w:tbl>
    <w:p w14:paraId="22EC2398" w14:textId="77777777"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0760F0" w14:paraId="7F95EB79" w14:textId="77777777" w:rsidTr="00F72E62">
        <w:tc>
          <w:tcPr>
            <w:tcW w:w="2689" w:type="dxa"/>
          </w:tcPr>
          <w:p w14:paraId="4D85E7E2" w14:textId="79369B82" w:rsidR="000760F0" w:rsidRDefault="000760F0" w:rsidP="00E0138A">
            <w:pPr>
              <w:tabs>
                <w:tab w:val="right" w:pos="2556"/>
                <w:tab w:val="right" w:pos="9017"/>
              </w:tabs>
              <w:spacing w:line="276" w:lineRule="auto"/>
              <w:rPr>
                <w:bCs/>
                <w:sz w:val="22"/>
                <w:szCs w:val="22"/>
              </w:rPr>
            </w:pPr>
            <w:r>
              <w:rPr>
                <w:bCs/>
                <w:sz w:val="22"/>
                <w:szCs w:val="22"/>
              </w:rPr>
              <w:t>Partner 1</w:t>
            </w:r>
          </w:p>
        </w:tc>
        <w:tc>
          <w:tcPr>
            <w:tcW w:w="5607" w:type="dxa"/>
          </w:tcPr>
          <w:p w14:paraId="251DB42D" w14:textId="77777777" w:rsidR="000760F0" w:rsidRDefault="000760F0" w:rsidP="00E0138A">
            <w:pPr>
              <w:tabs>
                <w:tab w:val="right" w:pos="2556"/>
                <w:tab w:val="right" w:pos="9017"/>
              </w:tabs>
              <w:spacing w:line="276" w:lineRule="auto"/>
              <w:rPr>
                <w:bCs/>
                <w:sz w:val="22"/>
                <w:szCs w:val="22"/>
              </w:rPr>
            </w:pPr>
          </w:p>
        </w:tc>
      </w:tr>
      <w:tr w:rsidR="000760F0" w14:paraId="3D39AB31" w14:textId="77777777" w:rsidTr="00F72E62">
        <w:tc>
          <w:tcPr>
            <w:tcW w:w="2689" w:type="dxa"/>
          </w:tcPr>
          <w:p w14:paraId="35778BF3" w14:textId="77777777" w:rsidR="000760F0" w:rsidRDefault="000760F0" w:rsidP="00E0138A">
            <w:pPr>
              <w:tabs>
                <w:tab w:val="right" w:pos="2556"/>
                <w:tab w:val="right" w:pos="9017"/>
              </w:tabs>
              <w:spacing w:line="276" w:lineRule="auto"/>
              <w:rPr>
                <w:bCs/>
                <w:sz w:val="22"/>
                <w:szCs w:val="22"/>
              </w:rPr>
            </w:pPr>
            <w:r>
              <w:rPr>
                <w:bCs/>
                <w:sz w:val="22"/>
                <w:szCs w:val="22"/>
              </w:rPr>
              <w:t>Naslov</w:t>
            </w:r>
          </w:p>
        </w:tc>
        <w:tc>
          <w:tcPr>
            <w:tcW w:w="5607" w:type="dxa"/>
          </w:tcPr>
          <w:p w14:paraId="4640C105" w14:textId="77777777" w:rsidR="000760F0" w:rsidRDefault="000760F0" w:rsidP="00E0138A">
            <w:pPr>
              <w:tabs>
                <w:tab w:val="right" w:pos="2556"/>
                <w:tab w:val="right" w:pos="9017"/>
              </w:tabs>
              <w:spacing w:line="276" w:lineRule="auto"/>
              <w:rPr>
                <w:bCs/>
                <w:sz w:val="22"/>
                <w:szCs w:val="22"/>
              </w:rPr>
            </w:pPr>
          </w:p>
        </w:tc>
      </w:tr>
      <w:tr w:rsidR="000760F0" w14:paraId="12DD1DDC" w14:textId="77777777" w:rsidTr="00F72E62">
        <w:tc>
          <w:tcPr>
            <w:tcW w:w="2689" w:type="dxa"/>
          </w:tcPr>
          <w:p w14:paraId="6869507D" w14:textId="77777777" w:rsidR="000760F0" w:rsidRDefault="000760F0" w:rsidP="00E0138A">
            <w:pPr>
              <w:tabs>
                <w:tab w:val="right" w:pos="2556"/>
                <w:tab w:val="right" w:pos="9017"/>
              </w:tabs>
              <w:spacing w:line="276" w:lineRule="auto"/>
              <w:rPr>
                <w:bCs/>
                <w:sz w:val="22"/>
                <w:szCs w:val="22"/>
              </w:rPr>
            </w:pPr>
            <w:r>
              <w:rPr>
                <w:bCs/>
                <w:sz w:val="22"/>
                <w:szCs w:val="22"/>
              </w:rPr>
              <w:t>Matična številka</w:t>
            </w:r>
          </w:p>
        </w:tc>
        <w:tc>
          <w:tcPr>
            <w:tcW w:w="5607" w:type="dxa"/>
          </w:tcPr>
          <w:p w14:paraId="2B41B583" w14:textId="77777777" w:rsidR="000760F0" w:rsidRDefault="000760F0" w:rsidP="00E0138A">
            <w:pPr>
              <w:tabs>
                <w:tab w:val="right" w:pos="2556"/>
                <w:tab w:val="right" w:pos="9017"/>
              </w:tabs>
              <w:spacing w:line="276" w:lineRule="auto"/>
              <w:rPr>
                <w:bCs/>
                <w:sz w:val="22"/>
                <w:szCs w:val="22"/>
              </w:rPr>
            </w:pPr>
          </w:p>
        </w:tc>
      </w:tr>
      <w:tr w:rsidR="000760F0" w14:paraId="40BF8705" w14:textId="77777777" w:rsidTr="00F72E62">
        <w:tc>
          <w:tcPr>
            <w:tcW w:w="2689" w:type="dxa"/>
          </w:tcPr>
          <w:p w14:paraId="47CF4E66" w14:textId="77777777" w:rsidR="000760F0" w:rsidRDefault="000760F0" w:rsidP="00E0138A">
            <w:pPr>
              <w:tabs>
                <w:tab w:val="right" w:pos="2556"/>
                <w:tab w:val="right" w:pos="9017"/>
              </w:tabs>
              <w:spacing w:line="276" w:lineRule="auto"/>
              <w:rPr>
                <w:bCs/>
                <w:sz w:val="22"/>
                <w:szCs w:val="22"/>
              </w:rPr>
            </w:pPr>
            <w:r>
              <w:rPr>
                <w:bCs/>
                <w:sz w:val="22"/>
                <w:szCs w:val="22"/>
              </w:rPr>
              <w:t>ID št. za DDV</w:t>
            </w:r>
          </w:p>
        </w:tc>
        <w:tc>
          <w:tcPr>
            <w:tcW w:w="5607" w:type="dxa"/>
          </w:tcPr>
          <w:p w14:paraId="76FF71D9" w14:textId="77777777" w:rsidR="000760F0" w:rsidRDefault="000760F0" w:rsidP="00E0138A">
            <w:pPr>
              <w:tabs>
                <w:tab w:val="right" w:pos="2556"/>
                <w:tab w:val="right" w:pos="9017"/>
              </w:tabs>
              <w:spacing w:line="276" w:lineRule="auto"/>
              <w:rPr>
                <w:bCs/>
                <w:sz w:val="22"/>
                <w:szCs w:val="22"/>
              </w:rPr>
            </w:pPr>
          </w:p>
        </w:tc>
      </w:tr>
    </w:tbl>
    <w:p w14:paraId="15AA6809" w14:textId="0EABA7F5" w:rsidR="000760F0" w:rsidRDefault="000760F0" w:rsidP="00C77E12">
      <w:pPr>
        <w:tabs>
          <w:tab w:val="right" w:pos="2556"/>
          <w:tab w:val="right" w:pos="9017"/>
        </w:tabs>
        <w:spacing w:line="276" w:lineRule="auto"/>
        <w:rPr>
          <w:bCs/>
          <w:sz w:val="22"/>
          <w:szCs w:val="22"/>
        </w:rPr>
      </w:pPr>
    </w:p>
    <w:tbl>
      <w:tblPr>
        <w:tblStyle w:val="Tabelamrea"/>
        <w:tblW w:w="0" w:type="auto"/>
        <w:tblLook w:val="04A0" w:firstRow="1" w:lastRow="0" w:firstColumn="1" w:lastColumn="0" w:noHBand="0" w:noVBand="1"/>
      </w:tblPr>
      <w:tblGrid>
        <w:gridCol w:w="2689"/>
        <w:gridCol w:w="5607"/>
      </w:tblGrid>
      <w:tr w:rsidR="00F72E62" w14:paraId="11C87B04" w14:textId="77777777" w:rsidTr="00F72E62">
        <w:tc>
          <w:tcPr>
            <w:tcW w:w="2689" w:type="dxa"/>
          </w:tcPr>
          <w:p w14:paraId="7737E19B" w14:textId="19C1A581" w:rsidR="00F72E62" w:rsidRDefault="00F72E62" w:rsidP="005333EC">
            <w:pPr>
              <w:tabs>
                <w:tab w:val="right" w:pos="2556"/>
                <w:tab w:val="right" w:pos="9017"/>
              </w:tabs>
              <w:spacing w:line="276" w:lineRule="auto"/>
              <w:rPr>
                <w:bCs/>
                <w:sz w:val="22"/>
                <w:szCs w:val="22"/>
              </w:rPr>
            </w:pPr>
            <w:r>
              <w:rPr>
                <w:bCs/>
                <w:sz w:val="22"/>
                <w:szCs w:val="22"/>
              </w:rPr>
              <w:t>Partner 2</w:t>
            </w:r>
          </w:p>
        </w:tc>
        <w:tc>
          <w:tcPr>
            <w:tcW w:w="5607" w:type="dxa"/>
          </w:tcPr>
          <w:p w14:paraId="35D6F02B" w14:textId="77777777" w:rsidR="00F72E62" w:rsidRDefault="00F72E62" w:rsidP="005333EC">
            <w:pPr>
              <w:tabs>
                <w:tab w:val="right" w:pos="2556"/>
                <w:tab w:val="right" w:pos="9017"/>
              </w:tabs>
              <w:spacing w:line="276" w:lineRule="auto"/>
              <w:rPr>
                <w:bCs/>
                <w:sz w:val="22"/>
                <w:szCs w:val="22"/>
              </w:rPr>
            </w:pPr>
          </w:p>
        </w:tc>
      </w:tr>
      <w:tr w:rsidR="00F72E62" w14:paraId="0603F3B1" w14:textId="77777777" w:rsidTr="00F72E62">
        <w:tc>
          <w:tcPr>
            <w:tcW w:w="2689" w:type="dxa"/>
          </w:tcPr>
          <w:p w14:paraId="5323F050" w14:textId="77777777" w:rsidR="00F72E62" w:rsidRDefault="00F72E62" w:rsidP="005333EC">
            <w:pPr>
              <w:tabs>
                <w:tab w:val="right" w:pos="2556"/>
                <w:tab w:val="right" w:pos="9017"/>
              </w:tabs>
              <w:spacing w:line="276" w:lineRule="auto"/>
              <w:rPr>
                <w:bCs/>
                <w:sz w:val="22"/>
                <w:szCs w:val="22"/>
              </w:rPr>
            </w:pPr>
            <w:r>
              <w:rPr>
                <w:bCs/>
                <w:sz w:val="22"/>
                <w:szCs w:val="22"/>
              </w:rPr>
              <w:t>Naslov</w:t>
            </w:r>
          </w:p>
        </w:tc>
        <w:tc>
          <w:tcPr>
            <w:tcW w:w="5607" w:type="dxa"/>
          </w:tcPr>
          <w:p w14:paraId="24C71F2E" w14:textId="77777777" w:rsidR="00F72E62" w:rsidRDefault="00F72E62" w:rsidP="005333EC">
            <w:pPr>
              <w:tabs>
                <w:tab w:val="right" w:pos="2556"/>
                <w:tab w:val="right" w:pos="9017"/>
              </w:tabs>
              <w:spacing w:line="276" w:lineRule="auto"/>
              <w:rPr>
                <w:bCs/>
                <w:sz w:val="22"/>
                <w:szCs w:val="22"/>
              </w:rPr>
            </w:pPr>
          </w:p>
        </w:tc>
      </w:tr>
      <w:tr w:rsidR="00F72E62" w14:paraId="168875D8" w14:textId="77777777" w:rsidTr="00F72E62">
        <w:tc>
          <w:tcPr>
            <w:tcW w:w="2689" w:type="dxa"/>
          </w:tcPr>
          <w:p w14:paraId="60A887D1" w14:textId="77777777" w:rsidR="00F72E62" w:rsidRDefault="00F72E62" w:rsidP="005333EC">
            <w:pPr>
              <w:tabs>
                <w:tab w:val="right" w:pos="2556"/>
                <w:tab w:val="right" w:pos="9017"/>
              </w:tabs>
              <w:spacing w:line="276" w:lineRule="auto"/>
              <w:rPr>
                <w:bCs/>
                <w:sz w:val="22"/>
                <w:szCs w:val="22"/>
              </w:rPr>
            </w:pPr>
            <w:r>
              <w:rPr>
                <w:bCs/>
                <w:sz w:val="22"/>
                <w:szCs w:val="22"/>
              </w:rPr>
              <w:t>Matična številka</w:t>
            </w:r>
          </w:p>
        </w:tc>
        <w:tc>
          <w:tcPr>
            <w:tcW w:w="5607" w:type="dxa"/>
          </w:tcPr>
          <w:p w14:paraId="3C6F57CF" w14:textId="77777777" w:rsidR="00F72E62" w:rsidRDefault="00F72E62" w:rsidP="005333EC">
            <w:pPr>
              <w:tabs>
                <w:tab w:val="right" w:pos="2556"/>
                <w:tab w:val="right" w:pos="9017"/>
              </w:tabs>
              <w:spacing w:line="276" w:lineRule="auto"/>
              <w:rPr>
                <w:bCs/>
                <w:sz w:val="22"/>
                <w:szCs w:val="22"/>
              </w:rPr>
            </w:pPr>
          </w:p>
        </w:tc>
      </w:tr>
      <w:tr w:rsidR="00F72E62" w14:paraId="3BBBE271" w14:textId="77777777" w:rsidTr="00F72E62">
        <w:tc>
          <w:tcPr>
            <w:tcW w:w="2689" w:type="dxa"/>
          </w:tcPr>
          <w:p w14:paraId="0C1DAA8D" w14:textId="77777777" w:rsidR="00F72E62" w:rsidRDefault="00F72E62" w:rsidP="005333EC">
            <w:pPr>
              <w:tabs>
                <w:tab w:val="right" w:pos="2556"/>
                <w:tab w:val="right" w:pos="9017"/>
              </w:tabs>
              <w:spacing w:line="276" w:lineRule="auto"/>
              <w:rPr>
                <w:bCs/>
                <w:sz w:val="22"/>
                <w:szCs w:val="22"/>
              </w:rPr>
            </w:pPr>
            <w:r>
              <w:rPr>
                <w:bCs/>
                <w:sz w:val="22"/>
                <w:szCs w:val="22"/>
              </w:rPr>
              <w:t>ID št. za DDV</w:t>
            </w:r>
          </w:p>
        </w:tc>
        <w:tc>
          <w:tcPr>
            <w:tcW w:w="5607" w:type="dxa"/>
          </w:tcPr>
          <w:p w14:paraId="692496D9" w14:textId="77777777" w:rsidR="00F72E62" w:rsidRDefault="00F72E62" w:rsidP="005333EC">
            <w:pPr>
              <w:tabs>
                <w:tab w:val="right" w:pos="2556"/>
                <w:tab w:val="right" w:pos="9017"/>
              </w:tabs>
              <w:spacing w:line="276" w:lineRule="auto"/>
              <w:rPr>
                <w:bCs/>
                <w:sz w:val="22"/>
                <w:szCs w:val="22"/>
              </w:rPr>
            </w:pPr>
          </w:p>
        </w:tc>
      </w:tr>
    </w:tbl>
    <w:p w14:paraId="10D5DACF" w14:textId="77777777" w:rsidR="00F72E62" w:rsidRDefault="00F72E62" w:rsidP="00C77E12">
      <w:pPr>
        <w:tabs>
          <w:tab w:val="right" w:pos="2556"/>
          <w:tab w:val="right" w:pos="9017"/>
        </w:tabs>
        <w:spacing w:line="276" w:lineRule="auto"/>
        <w:rPr>
          <w:bCs/>
          <w:sz w:val="22"/>
          <w:szCs w:val="22"/>
        </w:rPr>
      </w:pPr>
    </w:p>
    <w:p w14:paraId="10539EAE" w14:textId="77777777" w:rsidR="00C77E12" w:rsidRPr="00307969" w:rsidRDefault="00C77E12" w:rsidP="00C77E12">
      <w:pPr>
        <w:tabs>
          <w:tab w:val="right" w:pos="2556"/>
          <w:tab w:val="right" w:pos="5609"/>
        </w:tabs>
        <w:spacing w:line="276" w:lineRule="auto"/>
        <w:rPr>
          <w:sz w:val="22"/>
          <w:szCs w:val="22"/>
        </w:rPr>
      </w:pPr>
    </w:p>
    <w:p w14:paraId="72FB38F9" w14:textId="77777777" w:rsidR="00C77E12" w:rsidRPr="00307969" w:rsidRDefault="00C77E12" w:rsidP="008C20F8">
      <w:pPr>
        <w:pStyle w:val="Odstavekseznama"/>
        <w:numPr>
          <w:ilvl w:val="0"/>
          <w:numId w:val="18"/>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2AC5986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79746947"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skupna ponudba</w:t>
      </w:r>
    </w:p>
    <w:p w14:paraId="01F7BC09" w14:textId="77777777" w:rsidR="00C77E12" w:rsidRPr="00307969"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17F566D6" w14:textId="77777777" w:rsidR="00C77E12" w:rsidRPr="00536F0D" w:rsidRDefault="00C77E12" w:rsidP="008C20F8">
      <w:pPr>
        <w:pStyle w:val="Odstavekseznama"/>
        <w:numPr>
          <w:ilvl w:val="2"/>
          <w:numId w:val="18"/>
        </w:numPr>
        <w:tabs>
          <w:tab w:val="right" w:pos="2556"/>
          <w:tab w:val="right" w:pos="9017"/>
        </w:tabs>
        <w:spacing w:before="120" w:line="276" w:lineRule="auto"/>
        <w:contextualSpacing w:val="0"/>
        <w:jc w:val="both"/>
        <w:rPr>
          <w:sz w:val="22"/>
          <w:szCs w:val="22"/>
        </w:rPr>
      </w:pPr>
      <w:r w:rsidRPr="00307969">
        <w:rPr>
          <w:sz w:val="22"/>
          <w:szCs w:val="22"/>
        </w:rPr>
        <w:t xml:space="preserve">ponudba </w:t>
      </w:r>
      <w:bookmarkStart w:id="0" w:name="_Hlk168319006"/>
      <w:r w:rsidRPr="00307969">
        <w:rPr>
          <w:sz w:val="22"/>
          <w:szCs w:val="22"/>
        </w:rPr>
        <w:t>z uporabo zmogljivosti drugih gospodarskih subjektov</w:t>
      </w:r>
      <w:bookmarkEnd w:id="0"/>
    </w:p>
    <w:p w14:paraId="3C76D0C0" w14:textId="77777777" w:rsidR="00C77E12" w:rsidRPr="00307969" w:rsidRDefault="00C77E12" w:rsidP="00C77E12">
      <w:pPr>
        <w:pStyle w:val="Odstavekseznama"/>
        <w:tabs>
          <w:tab w:val="right" w:pos="2556"/>
          <w:tab w:val="right" w:pos="9017"/>
        </w:tabs>
        <w:spacing w:line="276" w:lineRule="auto"/>
        <w:ind w:left="2160"/>
        <w:rPr>
          <w:sz w:val="22"/>
          <w:szCs w:val="22"/>
        </w:rPr>
      </w:pPr>
    </w:p>
    <w:p w14:paraId="3533184A" w14:textId="77777777" w:rsidR="00C77E12" w:rsidRPr="00202DEF" w:rsidRDefault="00C77E12" w:rsidP="008C20F8">
      <w:pPr>
        <w:pStyle w:val="Odstavekseznama"/>
        <w:numPr>
          <w:ilvl w:val="0"/>
          <w:numId w:val="18"/>
        </w:numPr>
        <w:tabs>
          <w:tab w:val="right" w:pos="2556"/>
          <w:tab w:val="right" w:pos="5609"/>
        </w:tabs>
        <w:spacing w:line="276" w:lineRule="auto"/>
        <w:rPr>
          <w:b/>
          <w:bCs/>
          <w:sz w:val="22"/>
          <w:szCs w:val="22"/>
        </w:rPr>
      </w:pPr>
      <w:r w:rsidRPr="00202DEF">
        <w:rPr>
          <w:b/>
          <w:bCs/>
          <w:sz w:val="22"/>
          <w:szCs w:val="22"/>
        </w:rPr>
        <w:t>Pogoji ponudbe:</w:t>
      </w:r>
    </w:p>
    <w:p w14:paraId="04378DC0" w14:textId="77777777" w:rsidR="00C77E12" w:rsidRPr="00536F0D" w:rsidRDefault="00C77E12" w:rsidP="00C77E12">
      <w:pPr>
        <w:pStyle w:val="Odstavekseznama"/>
        <w:tabs>
          <w:tab w:val="right" w:pos="2556"/>
          <w:tab w:val="right" w:pos="5609"/>
        </w:tabs>
        <w:spacing w:line="276" w:lineRule="auto"/>
        <w:ind w:left="1080"/>
        <w:rPr>
          <w:b/>
          <w:bCs/>
          <w:sz w:val="22"/>
          <w:szCs w:val="22"/>
        </w:rPr>
      </w:pPr>
    </w:p>
    <w:p w14:paraId="6245C16F" w14:textId="72F495E8"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1. Veljavnost ponudbe je do </w:t>
      </w:r>
      <w:r w:rsidR="004B5AF1" w:rsidRPr="0009724A">
        <w:rPr>
          <w:sz w:val="22"/>
          <w:szCs w:val="22"/>
        </w:rPr>
        <w:t>30</w:t>
      </w:r>
      <w:r w:rsidRPr="0009724A">
        <w:rPr>
          <w:sz w:val="22"/>
          <w:szCs w:val="22"/>
        </w:rPr>
        <w:t xml:space="preserve">. </w:t>
      </w:r>
      <w:r w:rsidR="00562C06" w:rsidRPr="0009724A">
        <w:rPr>
          <w:sz w:val="22"/>
          <w:szCs w:val="22"/>
        </w:rPr>
        <w:t>6</w:t>
      </w:r>
      <w:r w:rsidRPr="0009724A">
        <w:rPr>
          <w:sz w:val="22"/>
          <w:szCs w:val="22"/>
        </w:rPr>
        <w:t>. 202</w:t>
      </w:r>
      <w:r w:rsidR="00562C06" w:rsidRPr="0009724A">
        <w:rPr>
          <w:sz w:val="22"/>
          <w:szCs w:val="22"/>
        </w:rPr>
        <w:t>5</w:t>
      </w:r>
      <w:r w:rsidRPr="0009724A">
        <w:rPr>
          <w:sz w:val="22"/>
          <w:szCs w:val="22"/>
        </w:rPr>
        <w:t>.</w:t>
      </w:r>
    </w:p>
    <w:p w14:paraId="291AB27E"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003E4639"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 xml:space="preserve">3. Ponudbena cena (skupna) in ponudbena cena za vsako postavko v </w:t>
      </w:r>
      <w:r>
        <w:rPr>
          <w:sz w:val="22"/>
          <w:szCs w:val="22"/>
        </w:rPr>
        <w:t xml:space="preserve">dokumentu </w:t>
      </w:r>
      <w:r w:rsidRPr="006735EF">
        <w:rPr>
          <w:sz w:val="22"/>
          <w:szCs w:val="22"/>
        </w:rPr>
        <w:t>ponudbeni predračun</w:t>
      </w:r>
      <w:r w:rsidRPr="00307969">
        <w:rPr>
          <w:sz w:val="22"/>
          <w:szCs w:val="22"/>
        </w:rPr>
        <w:t xml:space="preserve"> je fiksna in vključuje vse stroške, davke, prispevke in druge dajatve v skladu z razpisno dokumentacijo in pogodbo. </w:t>
      </w:r>
    </w:p>
    <w:p w14:paraId="70189FE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lastRenderedPageBreak/>
        <w:t xml:space="preserve">4. Plačilni pogoji in predvideni roki za </w:t>
      </w:r>
      <w:r>
        <w:rPr>
          <w:sz w:val="22"/>
          <w:szCs w:val="22"/>
        </w:rPr>
        <w:t>izvedbo naročila</w:t>
      </w:r>
      <w:r w:rsidRPr="00307969">
        <w:rPr>
          <w:sz w:val="22"/>
          <w:szCs w:val="22"/>
        </w:rPr>
        <w:t xml:space="preserve"> so razvidni iz pogodbe ter razpisne dokumentacije in jih v celoti sprejemamo.</w:t>
      </w:r>
    </w:p>
    <w:p w14:paraId="7BBAEDF4" w14:textId="77777777" w:rsidR="00C77E12" w:rsidRPr="00307969" w:rsidRDefault="00C77E12" w:rsidP="00C77E12">
      <w:pPr>
        <w:tabs>
          <w:tab w:val="right" w:pos="2556"/>
          <w:tab w:val="right" w:pos="5609"/>
        </w:tabs>
        <w:spacing w:line="276" w:lineRule="auto"/>
        <w:jc w:val="both"/>
        <w:rPr>
          <w:sz w:val="22"/>
          <w:szCs w:val="22"/>
        </w:rPr>
      </w:pPr>
      <w:r w:rsidRPr="00307969">
        <w:rPr>
          <w:sz w:val="22"/>
          <w:szCs w:val="22"/>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D78451A" w14:textId="13ADD540" w:rsidR="008B0949" w:rsidRPr="00664CD7" w:rsidRDefault="00C77E12" w:rsidP="00F12D34">
      <w:pPr>
        <w:tabs>
          <w:tab w:val="right" w:pos="2556"/>
          <w:tab w:val="right" w:pos="5609"/>
        </w:tabs>
        <w:spacing w:line="276" w:lineRule="auto"/>
        <w:jc w:val="both"/>
        <w:rPr>
          <w:rFonts w:cs="Arial"/>
          <w:b/>
          <w:bCs/>
          <w:sz w:val="22"/>
          <w:szCs w:val="22"/>
        </w:rPr>
      </w:pPr>
      <w:r w:rsidRPr="00664CD7">
        <w:rPr>
          <w:sz w:val="22"/>
          <w:szCs w:val="22"/>
        </w:rPr>
        <w:t xml:space="preserve">6. Z oddajo ponudbe se zavezujemo, da bomo kot izbrani ponudnik </w:t>
      </w:r>
      <w:r w:rsidR="00F12D34" w:rsidRPr="00664CD7">
        <w:rPr>
          <w:rFonts w:cs="Arial"/>
          <w:sz w:val="22"/>
          <w:szCs w:val="22"/>
        </w:rPr>
        <w:t>v skladu z določbami razpisne dokumentacije naročniku izročil</w:t>
      </w:r>
      <w:r w:rsidR="00846A32">
        <w:rPr>
          <w:rFonts w:cs="Arial"/>
          <w:sz w:val="22"/>
          <w:szCs w:val="22"/>
        </w:rPr>
        <w:t>i zahtevana</w:t>
      </w:r>
      <w:r w:rsidR="00F12D34" w:rsidRPr="00664CD7">
        <w:rPr>
          <w:rFonts w:cs="Arial"/>
          <w:sz w:val="22"/>
          <w:szCs w:val="22"/>
        </w:rPr>
        <w:t xml:space="preserve"> </w:t>
      </w:r>
      <w:r w:rsidR="002205CD" w:rsidRPr="00A210A5">
        <w:rPr>
          <w:rFonts w:cs="Arial"/>
          <w:sz w:val="22"/>
          <w:szCs w:val="22"/>
        </w:rPr>
        <w:t>finančn</w:t>
      </w:r>
      <w:r w:rsidR="008B0949" w:rsidRPr="00A210A5">
        <w:rPr>
          <w:rFonts w:cs="Arial"/>
          <w:sz w:val="22"/>
          <w:szCs w:val="22"/>
        </w:rPr>
        <w:t>a zavarovanja.</w:t>
      </w:r>
    </w:p>
    <w:p w14:paraId="512ED682" w14:textId="4A358540" w:rsidR="00C77E12" w:rsidRDefault="00D537FC" w:rsidP="00C77E12">
      <w:pPr>
        <w:spacing w:line="276" w:lineRule="auto"/>
        <w:jc w:val="both"/>
        <w:rPr>
          <w:sz w:val="22"/>
          <w:szCs w:val="22"/>
        </w:rPr>
      </w:pPr>
      <w:r>
        <w:rPr>
          <w:sz w:val="22"/>
          <w:szCs w:val="22"/>
        </w:rPr>
        <w:t>8</w:t>
      </w:r>
      <w:r w:rsidR="00C77E12" w:rsidRPr="00307969">
        <w:rPr>
          <w:sz w:val="22"/>
          <w:szCs w:val="22"/>
        </w:rPr>
        <w:t>. V celoti sprejemamo pogoje v zvezi z oddajo javnega naročila in vse pogoje, navedene v razpisni dokumentaciji, pod katerimi dajemo svojo ponudbo. Soglašamo, da bodo ti pogoji v celoti sestavni del pogodbe, ki ne more biti kontradiktorna tem pogojem.</w:t>
      </w:r>
    </w:p>
    <w:p w14:paraId="5EA3112A" w14:textId="30D665A8" w:rsidR="00121388" w:rsidRDefault="00121388" w:rsidP="00C77E12">
      <w:pPr>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C77E12" w:rsidRPr="00307969" w14:paraId="5EB2C30C" w14:textId="77777777" w:rsidTr="002205CD">
        <w:tc>
          <w:tcPr>
            <w:tcW w:w="4361" w:type="dxa"/>
          </w:tcPr>
          <w:p w14:paraId="352FC68E" w14:textId="77777777" w:rsidR="00C77E12" w:rsidRPr="00307969" w:rsidRDefault="00C77E12" w:rsidP="002205CD">
            <w:pPr>
              <w:spacing w:line="276" w:lineRule="auto"/>
              <w:rPr>
                <w:sz w:val="22"/>
                <w:szCs w:val="22"/>
              </w:rPr>
            </w:pPr>
            <w:r w:rsidRPr="00307969">
              <w:rPr>
                <w:sz w:val="22"/>
                <w:szCs w:val="22"/>
              </w:rPr>
              <w:t>Kraj in datum:</w:t>
            </w:r>
          </w:p>
          <w:p w14:paraId="04E10C48" w14:textId="77777777" w:rsidR="00C77E12" w:rsidRPr="00307969" w:rsidRDefault="00C77E12" w:rsidP="002205CD">
            <w:pPr>
              <w:spacing w:line="276" w:lineRule="auto"/>
              <w:rPr>
                <w:sz w:val="22"/>
                <w:szCs w:val="22"/>
              </w:rPr>
            </w:pPr>
          </w:p>
        </w:tc>
        <w:tc>
          <w:tcPr>
            <w:tcW w:w="4361" w:type="dxa"/>
          </w:tcPr>
          <w:p w14:paraId="48A0DFB3" w14:textId="77777777" w:rsidR="00C77E12" w:rsidRPr="00307969" w:rsidRDefault="00C77E12" w:rsidP="002205CD">
            <w:pPr>
              <w:spacing w:line="276" w:lineRule="auto"/>
              <w:rPr>
                <w:sz w:val="22"/>
                <w:szCs w:val="22"/>
              </w:rPr>
            </w:pPr>
            <w:r w:rsidRPr="00307969">
              <w:rPr>
                <w:sz w:val="22"/>
                <w:szCs w:val="22"/>
              </w:rPr>
              <w:t>Ponudnik:</w:t>
            </w:r>
          </w:p>
        </w:tc>
      </w:tr>
      <w:tr w:rsidR="00C77E12" w:rsidRPr="00307969" w14:paraId="715A4ED7" w14:textId="77777777" w:rsidTr="002205CD">
        <w:tc>
          <w:tcPr>
            <w:tcW w:w="4361" w:type="dxa"/>
          </w:tcPr>
          <w:p w14:paraId="0AF18837" w14:textId="77777777" w:rsidR="00C77E12" w:rsidRPr="00307969" w:rsidRDefault="00C77E12" w:rsidP="002205CD">
            <w:pPr>
              <w:spacing w:line="276" w:lineRule="auto"/>
              <w:rPr>
                <w:sz w:val="22"/>
                <w:szCs w:val="22"/>
              </w:rPr>
            </w:pPr>
          </w:p>
        </w:tc>
        <w:tc>
          <w:tcPr>
            <w:tcW w:w="4361" w:type="dxa"/>
          </w:tcPr>
          <w:p w14:paraId="771D9E54" w14:textId="77777777" w:rsidR="00C77E12" w:rsidRDefault="00C77E12" w:rsidP="002205CD">
            <w:pPr>
              <w:spacing w:line="276" w:lineRule="auto"/>
              <w:rPr>
                <w:sz w:val="22"/>
                <w:szCs w:val="22"/>
              </w:rPr>
            </w:pPr>
            <w:r w:rsidRPr="00307969">
              <w:rPr>
                <w:sz w:val="22"/>
                <w:szCs w:val="22"/>
              </w:rPr>
              <w:t>Žig in podpis:</w:t>
            </w:r>
          </w:p>
          <w:p w14:paraId="6F036C30" w14:textId="52252C34" w:rsidR="00121388" w:rsidRPr="00307969" w:rsidRDefault="00121388" w:rsidP="002205CD">
            <w:pPr>
              <w:spacing w:line="276" w:lineRule="auto"/>
              <w:rPr>
                <w:sz w:val="22"/>
                <w:szCs w:val="22"/>
              </w:rPr>
            </w:pPr>
          </w:p>
        </w:tc>
      </w:tr>
    </w:tbl>
    <w:p w14:paraId="610A9771" w14:textId="77777777" w:rsidR="00A228F6" w:rsidRPr="00A228F6" w:rsidRDefault="00A228F6" w:rsidP="00A228F6">
      <w:pPr>
        <w:tabs>
          <w:tab w:val="right" w:pos="2556"/>
          <w:tab w:val="right" w:pos="9017"/>
        </w:tabs>
        <w:spacing w:before="120" w:line="276" w:lineRule="auto"/>
        <w:jc w:val="both"/>
        <w:rPr>
          <w:sz w:val="22"/>
          <w:szCs w:val="22"/>
        </w:rPr>
      </w:pPr>
    </w:p>
    <w:p w14:paraId="5F779888" w14:textId="77777777" w:rsidR="00A228F6" w:rsidRDefault="00A228F6" w:rsidP="00D856A6">
      <w:pPr>
        <w:pStyle w:val="Section"/>
        <w:spacing w:line="240" w:lineRule="auto"/>
        <w:ind w:right="382"/>
        <w:jc w:val="left"/>
        <w:rPr>
          <w:rFonts w:cs="Arial"/>
          <w:color w:val="632423"/>
          <w:sz w:val="28"/>
          <w:lang w:val="sl-SI"/>
        </w:rPr>
      </w:pPr>
    </w:p>
    <w:p w14:paraId="5D4AC7F8" w14:textId="18E66C02" w:rsidR="00A228F6" w:rsidRDefault="00A228F6" w:rsidP="00D856A6">
      <w:pPr>
        <w:pStyle w:val="Section"/>
        <w:spacing w:line="240" w:lineRule="auto"/>
        <w:ind w:right="382"/>
        <w:jc w:val="left"/>
        <w:rPr>
          <w:rFonts w:cs="Arial"/>
          <w:color w:val="632423"/>
          <w:sz w:val="28"/>
          <w:lang w:val="sl-SI"/>
        </w:rPr>
      </w:pPr>
    </w:p>
    <w:p w14:paraId="7CE4F678" w14:textId="44CF0BBE" w:rsidR="00A228F6" w:rsidRPr="00106455" w:rsidRDefault="00A228F6" w:rsidP="00A228F6">
      <w:pPr>
        <w:ind w:right="382"/>
        <w:jc w:val="both"/>
        <w:rPr>
          <w:rFonts w:cs="Arial"/>
          <w:color w:val="000000"/>
          <w:szCs w:val="20"/>
        </w:rPr>
      </w:pPr>
    </w:p>
    <w:p w14:paraId="57465E3B" w14:textId="5602480C" w:rsidR="00A228F6" w:rsidRPr="00990EF5" w:rsidRDefault="00A228F6" w:rsidP="00A228F6">
      <w:pPr>
        <w:spacing w:before="120"/>
        <w:ind w:left="720"/>
        <w:rPr>
          <w:rFonts w:cs="Arial"/>
          <w:szCs w:val="20"/>
        </w:rPr>
      </w:pPr>
    </w:p>
    <w:p w14:paraId="0958BDC8" w14:textId="77777777" w:rsidR="00A228F6" w:rsidRPr="003A49BC" w:rsidRDefault="00A228F6" w:rsidP="00A228F6">
      <w:pPr>
        <w:ind w:right="382"/>
        <w:jc w:val="both"/>
        <w:rPr>
          <w:rFonts w:cs="Arial"/>
        </w:rPr>
      </w:pPr>
      <w:r w:rsidRPr="00055450">
        <w:rPr>
          <w:rFonts w:cs="Arial"/>
          <w:color w:val="FF0000"/>
        </w:rPr>
        <w:br w:type="page"/>
      </w:r>
    </w:p>
    <w:p w14:paraId="1B18E813" w14:textId="321189CA" w:rsidR="00C77E12" w:rsidRDefault="00C77E12" w:rsidP="000B77B4">
      <w:pPr>
        <w:pStyle w:val="2AG"/>
        <w:numPr>
          <w:ilvl w:val="0"/>
          <w:numId w:val="0"/>
        </w:numPr>
        <w:spacing w:line="276" w:lineRule="auto"/>
        <w:rPr>
          <w:color w:val="632423"/>
          <w:sz w:val="28"/>
        </w:rPr>
      </w:pPr>
      <w:bookmarkStart w:id="1" w:name="_Ref363803528"/>
      <w:bookmarkStart w:id="2" w:name="_Ref363803535"/>
      <w:bookmarkStart w:id="3" w:name="_Ref368034650"/>
      <w:bookmarkStart w:id="4" w:name="_Ref368034678"/>
      <w:bookmarkStart w:id="5" w:name="_Ref368034687"/>
      <w:bookmarkStart w:id="6" w:name="_Toc6181442"/>
      <w:bookmarkStart w:id="7" w:name="_Toc52363404"/>
      <w:r>
        <w:rPr>
          <w:color w:val="632423"/>
          <w:sz w:val="28"/>
        </w:rPr>
        <w:lastRenderedPageBreak/>
        <w:t>Obr-</w:t>
      </w:r>
      <w:r w:rsidR="00107704">
        <w:rPr>
          <w:color w:val="632423"/>
          <w:sz w:val="28"/>
        </w:rPr>
        <w:t>2</w:t>
      </w:r>
      <w:r w:rsidRPr="00783815">
        <w:rPr>
          <w:color w:val="632423"/>
          <w:sz w:val="28"/>
        </w:rPr>
        <w:t xml:space="preserve">: </w:t>
      </w:r>
      <w:r>
        <w:rPr>
          <w:color w:val="632423"/>
          <w:sz w:val="28"/>
        </w:rPr>
        <w:t>PODATKI O PONUDNIKU</w:t>
      </w:r>
    </w:p>
    <w:p w14:paraId="243B898F" w14:textId="77777777" w:rsidR="00C77E12" w:rsidRDefault="00C77E12" w:rsidP="000B77B4">
      <w:pPr>
        <w:tabs>
          <w:tab w:val="left" w:pos="1980"/>
        </w:tabs>
        <w:ind w:right="382"/>
        <w:jc w:val="both"/>
        <w:rPr>
          <w:sz w:val="22"/>
          <w:szCs w:val="22"/>
        </w:rPr>
      </w:pPr>
    </w:p>
    <w:p w14:paraId="742CAEF1" w14:textId="21468E53" w:rsidR="00605217" w:rsidRDefault="00117A67" w:rsidP="000B77B4">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bookmarkEnd w:id="1"/>
      <w:bookmarkEnd w:id="2"/>
      <w:bookmarkEnd w:id="3"/>
      <w:bookmarkEnd w:id="4"/>
      <w:bookmarkEnd w:id="5"/>
      <w:bookmarkEnd w:id="6"/>
      <w:bookmarkEnd w:id="7"/>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4B5AF1">
        <w:rPr>
          <w:rFonts w:cs="Arial"/>
          <w:b/>
          <w:bCs/>
          <w:sz w:val="22"/>
          <w:szCs w:val="22"/>
        </w:rPr>
        <w:t>«</w:t>
      </w:r>
      <w:r w:rsidR="004B5AF1">
        <w:rPr>
          <w:rFonts w:cs="Arial"/>
          <w:b/>
          <w:bCs/>
          <w:sz w:val="22"/>
          <w:szCs w:val="22"/>
        </w:rPr>
        <w:t>.</w:t>
      </w:r>
    </w:p>
    <w:p w14:paraId="136A942E" w14:textId="714055C7" w:rsidR="00536F0D" w:rsidRPr="00D87F00" w:rsidRDefault="00536F0D" w:rsidP="000B77B4">
      <w:pPr>
        <w:tabs>
          <w:tab w:val="left" w:pos="1980"/>
        </w:tabs>
        <w:ind w:right="382"/>
        <w:jc w:val="both"/>
        <w:rPr>
          <w:rFonts w:ascii="Calibri" w:hAnsi="Calibri" w:cs="Calibri"/>
        </w:rPr>
      </w:pPr>
    </w:p>
    <w:tbl>
      <w:tblPr>
        <w:tblW w:w="9501" w:type="dxa"/>
        <w:tblInd w:w="-4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3261"/>
      </w:tblGrid>
      <w:tr w:rsidR="00536F0D" w:rsidRPr="008A4478" w14:paraId="56C8C3CA"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6382" w:type="dxa"/>
            <w:gridSpan w:val="3"/>
            <w:shd w:val="clear" w:color="auto" w:fill="auto"/>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6382" w:type="dxa"/>
            <w:gridSpan w:val="3"/>
            <w:shd w:val="clear" w:color="auto" w:fill="auto"/>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6382" w:type="dxa"/>
            <w:gridSpan w:val="3"/>
            <w:shd w:val="clear" w:color="auto" w:fill="auto"/>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0B77B4">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1"/>
            </w:r>
            <w:r w:rsidRPr="008A4478">
              <w:rPr>
                <w:rFonts w:ascii="Calibri" w:hAnsi="Calibri" w:cs="Calibri"/>
                <w:b/>
                <w:kern w:val="3"/>
                <w:sz w:val="22"/>
                <w:szCs w:val="22"/>
                <w:lang w:eastAsia="zh-CN"/>
              </w:rPr>
              <w:t>:</w:t>
            </w:r>
          </w:p>
        </w:tc>
        <w:tc>
          <w:tcPr>
            <w:tcW w:w="6382" w:type="dxa"/>
            <w:gridSpan w:val="3"/>
            <w:shd w:val="clear" w:color="auto" w:fill="auto"/>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6382" w:type="dxa"/>
            <w:gridSpan w:val="3"/>
            <w:shd w:val="clear" w:color="auto" w:fill="auto"/>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6382" w:type="dxa"/>
            <w:gridSpan w:val="3"/>
            <w:shd w:val="clear" w:color="auto" w:fill="auto"/>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6382" w:type="dxa"/>
            <w:gridSpan w:val="3"/>
            <w:shd w:val="clear" w:color="auto" w:fill="auto"/>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0B77B4">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6382" w:type="dxa"/>
            <w:gridSpan w:val="3"/>
            <w:shd w:val="clear" w:color="auto" w:fill="auto"/>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0B77B4">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261" w:type="dxa"/>
            <w:shd w:val="clear" w:color="auto" w:fill="auto"/>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0B77B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6382"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0B77B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6382" w:type="dxa"/>
            <w:gridSpan w:val="3"/>
            <w:shd w:val="clear" w:color="auto" w:fill="auto"/>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0B77B4">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678"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0B77B4">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678" w:type="dxa"/>
            <w:gridSpan w:val="2"/>
            <w:shd w:val="clear" w:color="auto" w:fill="auto"/>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6382" w:type="dxa"/>
            <w:gridSpan w:val="3"/>
            <w:shd w:val="clear" w:color="auto" w:fill="auto"/>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 xml:space="preserve">Del javnega naročila, ki ga bomo neposredno izvedli sami (z lastnimi kadri, opremo in </w:t>
            </w:r>
            <w:r w:rsidRPr="008A4478">
              <w:rPr>
                <w:rFonts w:ascii="Calibri" w:hAnsi="Calibri" w:cs="Calibri"/>
                <w:b/>
                <w:sz w:val="22"/>
                <w:szCs w:val="22"/>
              </w:rPr>
              <w:lastRenderedPageBreak/>
              <w:t>drugimi sredstvi) - vrsta/opis del:</w:t>
            </w:r>
          </w:p>
        </w:tc>
        <w:tc>
          <w:tcPr>
            <w:tcW w:w="6382" w:type="dxa"/>
            <w:gridSpan w:val="3"/>
            <w:shd w:val="clear" w:color="auto" w:fill="auto"/>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6C2EB367"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t>Vrednost del, ki jih bomo izvedli neposredno sami</w:t>
            </w:r>
            <w:r w:rsidR="00B05C91">
              <w:rPr>
                <w:rFonts w:ascii="Calibri" w:hAnsi="Calibri" w:cs="Calibri"/>
                <w:b/>
                <w:sz w:val="22"/>
                <w:szCs w:val="22"/>
              </w:rPr>
              <w:t xml:space="preserve"> (v EUR brez DDV)</w:t>
            </w:r>
            <w:r w:rsidRPr="008A4478">
              <w:rPr>
                <w:rFonts w:ascii="Calibri" w:hAnsi="Calibri" w:cs="Calibri"/>
                <w:b/>
                <w:sz w:val="22"/>
                <w:szCs w:val="22"/>
              </w:rPr>
              <w:t>:</w:t>
            </w:r>
          </w:p>
        </w:tc>
        <w:tc>
          <w:tcPr>
            <w:tcW w:w="6382" w:type="dxa"/>
            <w:gridSpan w:val="3"/>
            <w:shd w:val="clear" w:color="auto" w:fill="auto"/>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44219D" w:rsidRPr="008A4478" w14:paraId="414AD1F6" w14:textId="77777777" w:rsidTr="000B77B4">
        <w:trPr>
          <w:trHeight w:val="435"/>
        </w:trPr>
        <w:tc>
          <w:tcPr>
            <w:tcW w:w="3119" w:type="dxa"/>
            <w:shd w:val="clear" w:color="auto" w:fill="D9D9D9" w:themeFill="background1" w:themeFillShade="D9"/>
            <w:tcMar>
              <w:top w:w="0" w:type="dxa"/>
              <w:left w:w="108" w:type="dxa"/>
              <w:bottom w:w="0" w:type="dxa"/>
              <w:right w:w="108" w:type="dxa"/>
            </w:tcMar>
            <w:vAlign w:val="center"/>
          </w:tcPr>
          <w:p w14:paraId="5E5303ED" w14:textId="0AA26D79" w:rsidR="0044219D" w:rsidRPr="008A4478" w:rsidRDefault="0044219D" w:rsidP="00536F0D">
            <w:pPr>
              <w:suppressAutoHyphens/>
              <w:autoSpaceDN w:val="0"/>
              <w:snapToGrid w:val="0"/>
              <w:ind w:right="6"/>
              <w:textAlignment w:val="baseline"/>
              <w:rPr>
                <w:rFonts w:ascii="Calibri" w:hAnsi="Calibri" w:cs="Calibri"/>
                <w:b/>
                <w:sz w:val="22"/>
                <w:szCs w:val="22"/>
              </w:rPr>
            </w:pPr>
            <w:r>
              <w:rPr>
                <w:rFonts w:ascii="Calibri" w:hAnsi="Calibri" w:cs="Calibri"/>
                <w:b/>
                <w:sz w:val="22"/>
                <w:szCs w:val="22"/>
              </w:rPr>
              <w:t xml:space="preserve">Odstotek (%) del, ki jih bomo izvedli neposredno sami </w:t>
            </w:r>
            <w:r w:rsidRPr="00AA3A4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6382" w:type="dxa"/>
            <w:gridSpan w:val="3"/>
            <w:shd w:val="clear" w:color="auto" w:fill="auto"/>
            <w:tcMar>
              <w:top w:w="0" w:type="dxa"/>
              <w:left w:w="108" w:type="dxa"/>
              <w:bottom w:w="0" w:type="dxa"/>
              <w:right w:w="108" w:type="dxa"/>
            </w:tcMar>
            <w:vAlign w:val="center"/>
          </w:tcPr>
          <w:p w14:paraId="31CA8486" w14:textId="77777777" w:rsidR="0044219D" w:rsidRPr="008A4478" w:rsidRDefault="0044219D" w:rsidP="00536F0D">
            <w:pPr>
              <w:suppressAutoHyphens/>
              <w:autoSpaceDN w:val="0"/>
              <w:snapToGrid w:val="0"/>
              <w:ind w:left="182" w:right="6"/>
              <w:textAlignment w:val="baseline"/>
              <w:rPr>
                <w:rFonts w:ascii="Calibri" w:hAnsi="Calibri" w:cs="Calibri"/>
                <w:kern w:val="3"/>
                <w:sz w:val="22"/>
                <w:szCs w:val="22"/>
                <w:lang w:eastAsia="zh-CN"/>
              </w:rPr>
            </w:pPr>
          </w:p>
        </w:tc>
      </w:tr>
    </w:tbl>
    <w:p w14:paraId="0BFE367A" w14:textId="77777777" w:rsidR="00536F0D" w:rsidRDefault="00536F0D" w:rsidP="000B77B4">
      <w:pPr>
        <w:spacing w:line="276" w:lineRule="auto"/>
        <w:rPr>
          <w:i/>
          <w:iCs/>
          <w:sz w:val="22"/>
          <w:szCs w:val="22"/>
        </w:rPr>
      </w:pPr>
    </w:p>
    <w:p w14:paraId="327CA03E" w14:textId="77777777" w:rsidR="00536F0D" w:rsidRPr="008A4478" w:rsidRDefault="00536F0D" w:rsidP="000B77B4">
      <w:pPr>
        <w:spacing w:line="276" w:lineRule="auto"/>
        <w:rPr>
          <w:i/>
          <w:iCs/>
          <w:sz w:val="22"/>
          <w:szCs w:val="22"/>
        </w:rPr>
      </w:pPr>
    </w:p>
    <w:tbl>
      <w:tblPr>
        <w:tblW w:w="9622" w:type="dxa"/>
        <w:tblInd w:w="-424" w:type="dxa"/>
        <w:tblLayout w:type="fixed"/>
        <w:tblLook w:val="0000" w:firstRow="0" w:lastRow="0" w:firstColumn="0" w:lastColumn="0" w:noHBand="0" w:noVBand="0"/>
      </w:tblPr>
      <w:tblGrid>
        <w:gridCol w:w="5495"/>
        <w:gridCol w:w="4127"/>
      </w:tblGrid>
      <w:tr w:rsidR="00536F0D" w:rsidRPr="008A4478" w14:paraId="737A2BD9" w14:textId="77777777" w:rsidTr="000B77B4">
        <w:tc>
          <w:tcPr>
            <w:tcW w:w="5495" w:type="dxa"/>
          </w:tcPr>
          <w:p w14:paraId="721C2DA8" w14:textId="77777777" w:rsidR="00536F0D" w:rsidRPr="008A4478" w:rsidRDefault="00536F0D" w:rsidP="00536F0D">
            <w:pPr>
              <w:spacing w:line="276" w:lineRule="auto"/>
              <w:rPr>
                <w:sz w:val="22"/>
                <w:szCs w:val="22"/>
              </w:rPr>
            </w:pPr>
            <w:r w:rsidRPr="008A4478">
              <w:rPr>
                <w:sz w:val="22"/>
                <w:szCs w:val="22"/>
              </w:rPr>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0B77B4">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0B77B4">
      <w:pPr>
        <w:pStyle w:val="2AG"/>
        <w:numPr>
          <w:ilvl w:val="0"/>
          <w:numId w:val="0"/>
        </w:numPr>
        <w:spacing w:line="276" w:lineRule="auto"/>
        <w:ind w:left="851"/>
        <w:rPr>
          <w:sz w:val="22"/>
          <w:szCs w:val="22"/>
        </w:rPr>
      </w:pPr>
      <w:bookmarkStart w:id="8" w:name="_Ref363803694"/>
      <w:bookmarkStart w:id="9" w:name="_Ref363803702"/>
    </w:p>
    <w:p w14:paraId="6AA34B57" w14:textId="661BFF9C" w:rsidR="00536F0D" w:rsidRPr="009B0443" w:rsidRDefault="00536F0D" w:rsidP="000B77B4">
      <w:pPr>
        <w:spacing w:line="276" w:lineRule="auto"/>
        <w:rPr>
          <w:i/>
          <w:iCs/>
          <w:sz w:val="22"/>
          <w:szCs w:val="22"/>
        </w:rPr>
        <w:sectPr w:rsidR="00536F0D" w:rsidRPr="009B0443" w:rsidSect="005B0EE0">
          <w:pgSz w:w="11906" w:h="16838" w:code="9"/>
          <w:pgMar w:top="1440" w:right="1800" w:bottom="1440" w:left="1800"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570A4CAB" w:rsidR="00536F0D" w:rsidRDefault="00536F0D" w:rsidP="009B0443">
      <w:pPr>
        <w:pStyle w:val="2AG"/>
        <w:numPr>
          <w:ilvl w:val="0"/>
          <w:numId w:val="0"/>
        </w:numPr>
        <w:spacing w:line="276" w:lineRule="auto"/>
        <w:rPr>
          <w:sz w:val="22"/>
          <w:szCs w:val="22"/>
        </w:rPr>
      </w:pPr>
      <w:bookmarkStart w:id="10" w:name="_Toc6181443"/>
      <w:bookmarkStart w:id="11" w:name="_Toc52363405"/>
      <w:bookmarkEnd w:id="8"/>
      <w:bookmarkEnd w:id="9"/>
      <w:r>
        <w:rPr>
          <w:color w:val="632423"/>
          <w:sz w:val="28"/>
        </w:rPr>
        <w:lastRenderedPageBreak/>
        <w:t>Obr</w:t>
      </w:r>
      <w:r w:rsidR="00DC0261">
        <w:rPr>
          <w:color w:val="632423"/>
          <w:sz w:val="28"/>
        </w:rPr>
        <w:t>-</w:t>
      </w:r>
      <w:r w:rsidR="00BF1237">
        <w:rPr>
          <w:color w:val="632423"/>
          <w:sz w:val="28"/>
        </w:rPr>
        <w:t>3</w:t>
      </w:r>
      <w:r w:rsidRPr="00783815">
        <w:rPr>
          <w:color w:val="632423"/>
          <w:sz w:val="28"/>
        </w:rPr>
        <w:t xml:space="preserve">: </w:t>
      </w:r>
      <w:r>
        <w:rPr>
          <w:color w:val="632423"/>
          <w:sz w:val="28"/>
        </w:rPr>
        <w:t>UDELEŽBA PODIZVAJALCEV</w:t>
      </w:r>
    </w:p>
    <w:bookmarkEnd w:id="10"/>
    <w:bookmarkEnd w:id="11"/>
    <w:p w14:paraId="7B9559E0" w14:textId="77777777" w:rsidR="00536F0D" w:rsidRDefault="00536F0D" w:rsidP="00536F0D">
      <w:pPr>
        <w:spacing w:line="276" w:lineRule="auto"/>
        <w:rPr>
          <w:sz w:val="22"/>
          <w:szCs w:val="22"/>
        </w:rPr>
      </w:pPr>
    </w:p>
    <w:p w14:paraId="0B27E5EE" w14:textId="49E726F0" w:rsidR="00536F0D" w:rsidRDefault="00117A67" w:rsidP="00117A67">
      <w:pPr>
        <w:tabs>
          <w:tab w:val="left" w:pos="1980"/>
        </w:tabs>
        <w:ind w:right="382"/>
        <w:jc w:val="both"/>
        <w:rPr>
          <w:sz w:val="22"/>
          <w:szCs w:val="22"/>
        </w:rPr>
      </w:pPr>
      <w:r w:rsidRPr="00307969">
        <w:rPr>
          <w:sz w:val="22"/>
          <w:szCs w:val="22"/>
        </w:rPr>
        <w:t>Za oddajo javnega naročila</w:t>
      </w:r>
      <w:r>
        <w:rPr>
          <w:sz w:val="22"/>
          <w:szCs w:val="22"/>
        </w:rPr>
        <w:t>:</w:t>
      </w:r>
      <w:r w:rsidRPr="00307969">
        <w:rPr>
          <w:sz w:val="22"/>
          <w:szCs w:val="22"/>
        </w:rPr>
        <w:t xml:space="preserve"> </w:t>
      </w:r>
      <w:r w:rsidR="004B5AF1" w:rsidRPr="004B5AF1">
        <w:rPr>
          <w:rFonts w:cs="Arial"/>
          <w:b/>
          <w:bCs/>
          <w:sz w:val="22"/>
          <w:szCs w:val="22"/>
        </w:rPr>
        <w:t>»</w:t>
      </w:r>
      <w:r w:rsidR="00A50720" w:rsidRPr="004B5AF1">
        <w:rPr>
          <w:rFonts w:cs="Arial"/>
          <w:b/>
          <w:bCs/>
        </w:rPr>
        <w:t xml:space="preserve">Dobava in montaža </w:t>
      </w:r>
      <w:r w:rsidR="00A50720" w:rsidRPr="00A50720">
        <w:rPr>
          <w:rFonts w:cs="Arial"/>
          <w:b/>
          <w:bCs/>
          <w:sz w:val="22"/>
          <w:szCs w:val="22"/>
        </w:rPr>
        <w:t>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4B5AF1">
        <w:rPr>
          <w:rFonts w:cs="Arial"/>
          <w:b/>
          <w:bCs/>
          <w:sz w:val="22"/>
          <w:szCs w:val="22"/>
        </w:rPr>
        <w:t>«</w:t>
      </w:r>
      <w:r w:rsidR="00536F0D">
        <w:rPr>
          <w:i/>
          <w:sz w:val="22"/>
          <w:szCs w:val="22"/>
        </w:rPr>
        <w:t xml:space="preserve">, </w:t>
      </w:r>
    </w:p>
    <w:p w14:paraId="14AC9F6D" w14:textId="77777777" w:rsidR="00536F0D" w:rsidRDefault="00536F0D" w:rsidP="00536F0D">
      <w:pPr>
        <w:spacing w:line="276" w:lineRule="auto"/>
        <w:rPr>
          <w:sz w:val="22"/>
          <w:szCs w:val="22"/>
        </w:rPr>
      </w:pPr>
    </w:p>
    <w:p w14:paraId="3D6CC268" w14:textId="073C84F5" w:rsidR="00536F0D" w:rsidRDefault="00536F0D" w:rsidP="00536F0D">
      <w:pPr>
        <w:spacing w:line="276" w:lineRule="auto"/>
        <w:jc w:val="center"/>
        <w:rPr>
          <w:i/>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37C56FA4" w14:textId="77777777" w:rsidR="00117A67" w:rsidRPr="00774CDA" w:rsidRDefault="00117A67" w:rsidP="00536F0D">
      <w:pPr>
        <w:spacing w:line="276" w:lineRule="auto"/>
        <w:jc w:val="center"/>
        <w:rPr>
          <w:b/>
          <w:sz w:val="22"/>
          <w:szCs w:val="22"/>
        </w:rPr>
      </w:pP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shd w:val="clear" w:color="auto" w:fill="auto"/>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shd w:val="clear" w:color="auto" w:fill="auto"/>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shd w:val="clear" w:color="auto" w:fill="auto"/>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shd w:val="clear" w:color="auto" w:fill="auto"/>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2"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14AE39C1"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00B05C91">
              <w:rPr>
                <w:rFonts w:ascii="Calibri" w:hAnsi="Calibri" w:cs="Calibri"/>
                <w:b/>
                <w:sz w:val="22"/>
                <w:szCs w:val="22"/>
              </w:rPr>
              <w:t xml:space="preserve"> (v EUR brez DDV)</w:t>
            </w:r>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tr w:rsidR="0044219D" w:rsidRPr="008A4478" w14:paraId="4BB5756E" w14:textId="77777777" w:rsidTr="00AA3A4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76"/>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2AE6C0" w14:textId="433C5BBC" w:rsidR="0044219D" w:rsidRPr="008A4478" w:rsidRDefault="0044219D" w:rsidP="00536F0D">
            <w:pPr>
              <w:rPr>
                <w:rFonts w:ascii="Calibri" w:hAnsi="Calibri" w:cs="Calibri"/>
                <w:b/>
                <w:sz w:val="22"/>
                <w:szCs w:val="22"/>
              </w:rPr>
            </w:pPr>
            <w:r>
              <w:rPr>
                <w:rFonts w:ascii="Calibri" w:hAnsi="Calibri" w:cs="Calibri"/>
                <w:b/>
                <w:sz w:val="22"/>
                <w:szCs w:val="22"/>
              </w:rPr>
              <w:t xml:space="preserve">Odstotek (%) del, ki jih bo izvedel podizvajalec </w:t>
            </w:r>
            <w:r w:rsidRPr="00364C8E">
              <w:rPr>
                <w:rFonts w:ascii="Calibri" w:hAnsi="Calibri" w:cs="Calibri"/>
                <w:bCs/>
                <w:i/>
                <w:iCs/>
                <w:sz w:val="22"/>
                <w:szCs w:val="22"/>
              </w:rPr>
              <w:t>(odstotek se izračuna glede na celoto vseh razpisanih del)</w:t>
            </w:r>
            <w:r>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DE31550" w14:textId="77777777" w:rsidR="0044219D" w:rsidRPr="008A4478" w:rsidRDefault="0044219D" w:rsidP="00536F0D">
            <w:pPr>
              <w:rPr>
                <w:rFonts w:ascii="Calibri" w:hAnsi="Calibri" w:cs="Calibri"/>
                <w:sz w:val="22"/>
                <w:szCs w:val="22"/>
              </w:rPr>
            </w:pPr>
          </w:p>
        </w:tc>
      </w:tr>
      <w:bookmarkEnd w:id="12"/>
    </w:tbl>
    <w:p w14:paraId="0E374AF6" w14:textId="77777777" w:rsidR="00536F0D" w:rsidRPr="008A4478" w:rsidRDefault="00536F0D" w:rsidP="00536F0D">
      <w:pPr>
        <w:rPr>
          <w:rFonts w:ascii="Calibri" w:hAnsi="Calibri" w:cs="Calibri"/>
          <w:b/>
          <w:sz w:val="22"/>
          <w:szCs w:val="22"/>
        </w:rPr>
      </w:pPr>
    </w:p>
    <w:p w14:paraId="7A436BDF" w14:textId="77777777"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77777777" w:rsidR="00536F0D" w:rsidRDefault="00536F0D" w:rsidP="00536F0D">
      <w:pPr>
        <w:spacing w:line="276" w:lineRule="auto"/>
        <w:rPr>
          <w:sz w:val="22"/>
          <w:szCs w:val="22"/>
        </w:rPr>
      </w:pPr>
    </w:p>
    <w:tbl>
      <w:tblPr>
        <w:tblW w:w="9286" w:type="dxa"/>
        <w:tblInd w:w="2" w:type="dxa"/>
        <w:tblLayout w:type="fixed"/>
        <w:tblLook w:val="0000" w:firstRow="0" w:lastRow="0" w:firstColumn="0" w:lastColumn="0" w:noHBand="0" w:noVBand="0"/>
      </w:tblPr>
      <w:tblGrid>
        <w:gridCol w:w="4643"/>
        <w:gridCol w:w="4643"/>
      </w:tblGrid>
      <w:tr w:rsidR="00536F0D" w:rsidRPr="00BE7815" w14:paraId="3B56EE55" w14:textId="77777777" w:rsidTr="00C735A8">
        <w:tc>
          <w:tcPr>
            <w:tcW w:w="4643" w:type="dxa"/>
          </w:tcPr>
          <w:p w14:paraId="2172259E"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3319E8E1" w14:textId="77777777" w:rsidR="00536F0D" w:rsidRPr="00BE7815" w:rsidRDefault="00536F0D" w:rsidP="00536F0D">
            <w:pPr>
              <w:spacing w:line="276" w:lineRule="auto"/>
              <w:rPr>
                <w:sz w:val="22"/>
                <w:szCs w:val="22"/>
              </w:rPr>
            </w:pPr>
            <w:r w:rsidRPr="00BE7815">
              <w:rPr>
                <w:sz w:val="22"/>
                <w:szCs w:val="22"/>
              </w:rPr>
              <w:t>Ponudnik:</w:t>
            </w:r>
          </w:p>
          <w:p w14:paraId="0407D3D9"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74B890BB" w14:textId="77777777" w:rsidTr="00C735A8">
        <w:tc>
          <w:tcPr>
            <w:tcW w:w="4643" w:type="dxa"/>
          </w:tcPr>
          <w:p w14:paraId="11020172" w14:textId="77777777" w:rsidR="00536F0D" w:rsidRPr="00BE7815" w:rsidRDefault="00536F0D" w:rsidP="00536F0D">
            <w:pPr>
              <w:spacing w:line="276" w:lineRule="auto"/>
              <w:rPr>
                <w:sz w:val="22"/>
                <w:szCs w:val="22"/>
              </w:rPr>
            </w:pPr>
          </w:p>
        </w:tc>
        <w:tc>
          <w:tcPr>
            <w:tcW w:w="4643" w:type="dxa"/>
          </w:tcPr>
          <w:p w14:paraId="14FE2405" w14:textId="77777777" w:rsidR="00536F0D" w:rsidRPr="00BE7815" w:rsidRDefault="00536F0D" w:rsidP="00536F0D">
            <w:pPr>
              <w:spacing w:line="276" w:lineRule="auto"/>
              <w:rPr>
                <w:sz w:val="22"/>
                <w:szCs w:val="22"/>
              </w:rPr>
            </w:pPr>
          </w:p>
        </w:tc>
      </w:tr>
      <w:tr w:rsidR="00536F0D" w:rsidRPr="00BE7815" w14:paraId="0373F06D" w14:textId="77777777" w:rsidTr="00C735A8">
        <w:tc>
          <w:tcPr>
            <w:tcW w:w="4643" w:type="dxa"/>
          </w:tcPr>
          <w:p w14:paraId="6795499F" w14:textId="482E8E32" w:rsidR="00536F0D" w:rsidRPr="00BE7815" w:rsidRDefault="00536F0D" w:rsidP="00536F0D">
            <w:pPr>
              <w:spacing w:line="276" w:lineRule="auto"/>
              <w:rPr>
                <w:sz w:val="22"/>
                <w:szCs w:val="22"/>
              </w:rPr>
            </w:pPr>
          </w:p>
        </w:tc>
        <w:tc>
          <w:tcPr>
            <w:tcW w:w="4643" w:type="dxa"/>
          </w:tcPr>
          <w:p w14:paraId="6DDAF19C" w14:textId="3711FD48" w:rsidR="00536F0D" w:rsidRPr="00BE7815" w:rsidRDefault="00536F0D" w:rsidP="00536F0D">
            <w:pPr>
              <w:spacing w:line="276" w:lineRule="auto"/>
              <w:rPr>
                <w:sz w:val="22"/>
                <w:szCs w:val="22"/>
              </w:rPr>
            </w:pPr>
          </w:p>
        </w:tc>
      </w:tr>
    </w:tbl>
    <w:p w14:paraId="11DB37BA" w14:textId="77777777" w:rsidR="00536F0D" w:rsidRDefault="00536F0D" w:rsidP="00536F0D">
      <w:pPr>
        <w:rPr>
          <w:i/>
          <w:sz w:val="22"/>
          <w:szCs w:val="22"/>
        </w:rPr>
      </w:pPr>
    </w:p>
    <w:p w14:paraId="21F5A1E7" w14:textId="77777777" w:rsidR="00536F0D" w:rsidRDefault="00536F0D" w:rsidP="00536F0D">
      <w:pPr>
        <w:rPr>
          <w:i/>
          <w:sz w:val="22"/>
          <w:szCs w:val="22"/>
        </w:rPr>
      </w:pPr>
    </w:p>
    <w:p w14:paraId="6750F1C2" w14:textId="77777777" w:rsidR="00536F0D" w:rsidRDefault="00536F0D" w:rsidP="00536F0D">
      <w:pPr>
        <w:rPr>
          <w:i/>
          <w:sz w:val="22"/>
          <w:szCs w:val="22"/>
        </w:rPr>
      </w:pPr>
    </w:p>
    <w:p w14:paraId="2C048853" w14:textId="77777777" w:rsidR="00536F0D" w:rsidRPr="005350B1" w:rsidRDefault="00536F0D" w:rsidP="00C735A8">
      <w:pPr>
        <w:jc w:val="both"/>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1E969516" w:rsidR="00346682" w:rsidRDefault="00346682">
      <w:pPr>
        <w:rPr>
          <w:b/>
          <w:bCs/>
          <w:sz w:val="22"/>
          <w:szCs w:val="22"/>
        </w:rPr>
      </w:pPr>
      <w:r>
        <w:rPr>
          <w:b/>
          <w:bCs/>
          <w:sz w:val="22"/>
          <w:szCs w:val="22"/>
        </w:rPr>
        <w:br w:type="page"/>
      </w:r>
    </w:p>
    <w:p w14:paraId="42400996" w14:textId="529B5851" w:rsidR="00536F0D" w:rsidRPr="00536F0D" w:rsidRDefault="00536F0D" w:rsidP="00536F0D">
      <w:pPr>
        <w:pStyle w:val="1AG"/>
        <w:numPr>
          <w:ilvl w:val="0"/>
          <w:numId w:val="0"/>
        </w:numPr>
        <w:spacing w:line="276" w:lineRule="auto"/>
        <w:rPr>
          <w:sz w:val="22"/>
          <w:szCs w:val="22"/>
        </w:rPr>
      </w:pPr>
      <w:bookmarkStart w:id="13" w:name="_Hlk168319146"/>
      <w:bookmarkStart w:id="14" w:name="_Toc52363406"/>
      <w:r w:rsidRPr="00536F0D">
        <w:rPr>
          <w:color w:val="632423"/>
        </w:rPr>
        <w:lastRenderedPageBreak/>
        <w:t>Obr</w:t>
      </w:r>
      <w:r w:rsidR="00DC0261">
        <w:rPr>
          <w:color w:val="632423"/>
        </w:rPr>
        <w:t>-</w:t>
      </w:r>
      <w:r w:rsidR="00BF1237">
        <w:rPr>
          <w:color w:val="632423"/>
        </w:rPr>
        <w:t>4</w:t>
      </w:r>
      <w:r w:rsidRPr="00536F0D">
        <w:rPr>
          <w:color w:val="632423"/>
        </w:rPr>
        <w:t>: U</w:t>
      </w:r>
      <w:r>
        <w:rPr>
          <w:color w:val="632423"/>
        </w:rPr>
        <w:t>PORABA ZMOGLJIVOSTI DRUGIH SUBJEKTOV</w:t>
      </w:r>
      <w:bookmarkEnd w:id="13"/>
    </w:p>
    <w:bookmarkEnd w:id="14"/>
    <w:p w14:paraId="11042BB9" w14:textId="77777777" w:rsidR="009B0443" w:rsidRDefault="009B0443" w:rsidP="00536F0D">
      <w:pPr>
        <w:spacing w:line="276" w:lineRule="auto"/>
        <w:rPr>
          <w:sz w:val="22"/>
          <w:szCs w:val="22"/>
        </w:rPr>
      </w:pPr>
    </w:p>
    <w:p w14:paraId="65DEFB7D" w14:textId="0D669082" w:rsidR="009B0443" w:rsidRPr="00A50720" w:rsidRDefault="00117A67" w:rsidP="00117A67">
      <w:pPr>
        <w:tabs>
          <w:tab w:val="left" w:pos="1980"/>
        </w:tabs>
        <w:ind w:right="382"/>
        <w:jc w:val="both"/>
        <w:rPr>
          <w:sz w:val="22"/>
          <w:szCs w:val="22"/>
        </w:rPr>
      </w:pPr>
      <w:r w:rsidRPr="00A50720">
        <w:rPr>
          <w:sz w:val="22"/>
          <w:szCs w:val="22"/>
        </w:rPr>
        <w:t xml:space="preserve">Za oddajo javnega naročila: </w:t>
      </w:r>
      <w:r w:rsidR="004B5AF1" w:rsidRPr="00A50720">
        <w:rPr>
          <w:rFonts w:cs="Arial"/>
          <w:b/>
          <w:bCs/>
          <w:sz w:val="22"/>
          <w:szCs w:val="22"/>
        </w:rPr>
        <w:t>»</w:t>
      </w:r>
      <w:r w:rsidR="00A50720" w:rsidRPr="00A50720">
        <w:rPr>
          <w:rFonts w:cs="Arial"/>
          <w:b/>
          <w:bCs/>
          <w:sz w:val="22"/>
          <w:szCs w:val="22"/>
        </w:rPr>
        <w:t>Dobava in montaža laboratorijskega pohištva in laboratorijske opreme</w:t>
      </w:r>
      <w:r w:rsidR="00B05C91">
        <w:rPr>
          <w:rFonts w:cs="Arial"/>
          <w:b/>
          <w:bCs/>
          <w:sz w:val="22"/>
          <w:szCs w:val="22"/>
        </w:rPr>
        <w:t xml:space="preserve"> z upoštevanjem </w:t>
      </w:r>
      <w:proofErr w:type="spellStart"/>
      <w:r w:rsidR="00B05C91">
        <w:rPr>
          <w:rFonts w:cs="Arial"/>
          <w:b/>
          <w:bCs/>
          <w:sz w:val="22"/>
          <w:szCs w:val="22"/>
        </w:rPr>
        <w:t>okoljskih</w:t>
      </w:r>
      <w:proofErr w:type="spellEnd"/>
      <w:r w:rsidR="00B05C91">
        <w:rPr>
          <w:rFonts w:cs="Arial"/>
          <w:b/>
          <w:bCs/>
          <w:sz w:val="22"/>
          <w:szCs w:val="22"/>
        </w:rPr>
        <w:t xml:space="preserve"> vidikov</w:t>
      </w:r>
      <w:r w:rsidR="004B5AF1" w:rsidRPr="00A50720">
        <w:rPr>
          <w:rFonts w:cs="Arial"/>
          <w:b/>
          <w:bCs/>
          <w:sz w:val="22"/>
          <w:szCs w:val="22"/>
        </w:rPr>
        <w:t>«</w:t>
      </w:r>
      <w:r w:rsidR="00536F0D" w:rsidRPr="00A50720">
        <w:rPr>
          <w:i/>
          <w:sz w:val="22"/>
          <w:szCs w:val="22"/>
        </w:rPr>
        <w:t xml:space="preserve">, </w:t>
      </w:r>
    </w:p>
    <w:p w14:paraId="2E5415A1" w14:textId="77777777" w:rsidR="00117A67" w:rsidRPr="00117A67" w:rsidRDefault="00117A67" w:rsidP="00117A67">
      <w:pPr>
        <w:tabs>
          <w:tab w:val="left" w:pos="1980"/>
        </w:tabs>
        <w:ind w:right="382"/>
        <w:jc w:val="both"/>
        <w:rPr>
          <w:sz w:val="22"/>
          <w:szCs w:val="22"/>
        </w:rPr>
      </w:pPr>
    </w:p>
    <w:p w14:paraId="4810EEC2" w14:textId="1DABD0FD" w:rsidR="00536F0D" w:rsidRPr="00803528" w:rsidRDefault="00803528" w:rsidP="00536F0D">
      <w:pPr>
        <w:spacing w:line="276" w:lineRule="auto"/>
        <w:jc w:val="center"/>
        <w:rPr>
          <w:b/>
          <w:sz w:val="22"/>
          <w:szCs w:val="22"/>
        </w:rPr>
      </w:pPr>
      <w:r>
        <w:rPr>
          <w:b/>
          <w:sz w:val="22"/>
          <w:szCs w:val="22"/>
        </w:rPr>
        <w:t>i</w:t>
      </w:r>
      <w:r w:rsidR="00536F0D" w:rsidRPr="00803528">
        <w:rPr>
          <w:b/>
          <w:sz w:val="22"/>
          <w:szCs w:val="22"/>
        </w:rPr>
        <w:t>zjavljamo</w:t>
      </w:r>
      <w:r w:rsidR="009B0443" w:rsidRPr="00803528">
        <w:rPr>
          <w:b/>
          <w:sz w:val="22"/>
          <w:szCs w:val="22"/>
        </w:rPr>
        <w:t>,</w:t>
      </w:r>
      <w:r w:rsidR="00536F0D" w:rsidRPr="00803528">
        <w:rPr>
          <w:b/>
          <w:sz w:val="22"/>
          <w:szCs w:val="22"/>
        </w:rPr>
        <w:t xml:space="preserve"> </w:t>
      </w:r>
    </w:p>
    <w:p w14:paraId="0A680AE0" w14:textId="77777777" w:rsidR="009B0443" w:rsidRPr="00803528" w:rsidRDefault="009B0443" w:rsidP="00536F0D">
      <w:pPr>
        <w:spacing w:line="276" w:lineRule="auto"/>
        <w:jc w:val="center"/>
        <w:rPr>
          <w:b/>
          <w:sz w:val="22"/>
          <w:szCs w:val="22"/>
        </w:rPr>
      </w:pPr>
    </w:p>
    <w:p w14:paraId="4CA4707A" w14:textId="77777777" w:rsidR="00536F0D" w:rsidRPr="00803528" w:rsidRDefault="00536F0D" w:rsidP="00536F0D">
      <w:pPr>
        <w:spacing w:line="276" w:lineRule="auto"/>
        <w:rPr>
          <w:sz w:val="22"/>
          <w:szCs w:val="22"/>
        </w:rPr>
      </w:pPr>
      <w:r w:rsidRPr="00803528">
        <w:rPr>
          <w:sz w:val="22"/>
          <w:szCs w:val="22"/>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536F0D" w:rsidRPr="008A4478" w14:paraId="45762A9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shd w:val="clear" w:color="auto" w:fill="auto"/>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shd w:val="clear" w:color="auto" w:fill="auto"/>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shd w:val="clear" w:color="auto" w:fill="auto"/>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shd w:val="clear" w:color="auto" w:fill="auto"/>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536F0D">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578BAA5" w14:textId="77777777" w:rsidR="00107704"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w:t>
            </w:r>
          </w:p>
          <w:p w14:paraId="3AEDE74D"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5040B391" w14:textId="77777777" w:rsidR="00107704" w:rsidRDefault="00107704" w:rsidP="00536F0D">
            <w:pPr>
              <w:suppressAutoHyphens/>
              <w:autoSpaceDN w:val="0"/>
              <w:snapToGrid w:val="0"/>
              <w:ind w:right="6"/>
              <w:textAlignment w:val="baseline"/>
              <w:rPr>
                <w:rFonts w:ascii="Calibri" w:hAnsi="Calibri" w:cs="Calibri"/>
                <w:b/>
                <w:kern w:val="3"/>
                <w:sz w:val="22"/>
                <w:szCs w:val="22"/>
                <w:lang w:eastAsia="zh-CN"/>
              </w:rPr>
            </w:pPr>
          </w:p>
          <w:p w14:paraId="005B4538" w14:textId="53CF3C14"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bl>
    <w:p w14:paraId="5DCD814A" w14:textId="77777777" w:rsidR="00536F0D" w:rsidRPr="008A4478" w:rsidRDefault="00536F0D" w:rsidP="00536F0D">
      <w:pPr>
        <w:rPr>
          <w:rFonts w:ascii="Calibri" w:hAnsi="Calibri" w:cs="Calibri"/>
          <w:b/>
          <w:sz w:val="22"/>
          <w:szCs w:val="22"/>
        </w:rPr>
      </w:pPr>
    </w:p>
    <w:tbl>
      <w:tblPr>
        <w:tblW w:w="92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525"/>
        <w:gridCol w:w="177"/>
        <w:gridCol w:w="4257"/>
        <w:gridCol w:w="211"/>
      </w:tblGrid>
      <w:tr w:rsidR="00536F0D" w:rsidRPr="008A4478" w14:paraId="7F589FB2" w14:textId="77777777" w:rsidTr="00BF1237">
        <w:trPr>
          <w:gridAfter w:val="1"/>
          <w:wAfter w:w="211" w:type="dxa"/>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BF1237">
        <w:trPr>
          <w:gridAfter w:val="1"/>
          <w:wAfter w:w="211" w:type="dxa"/>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BF1237">
        <w:trPr>
          <w:gridAfter w:val="1"/>
          <w:wAfter w:w="211" w:type="dxa"/>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3"/>
            <w:shd w:val="clear" w:color="auto" w:fill="auto"/>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BF123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gridAfter w:val="1"/>
          <w:wAfter w:w="211" w:type="dxa"/>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t>Zmogljivosti gospodarskega subjekta, ki jih uporablja ponudnik (opis zmogljivosti)</w:t>
            </w:r>
            <w:r w:rsidRPr="008A4478">
              <w:rPr>
                <w:rFonts w:ascii="Calibri" w:hAnsi="Calibri" w:cs="Calibri"/>
                <w:b/>
                <w:sz w:val="22"/>
                <w:szCs w:val="22"/>
              </w:rPr>
              <w:t>:</w:t>
            </w:r>
          </w:p>
        </w:tc>
        <w:tc>
          <w:tcPr>
            <w:tcW w:w="5959" w:type="dxa"/>
            <w:gridSpan w:val="3"/>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r w:rsidR="00536F0D" w:rsidRPr="00BE7815" w14:paraId="60577837"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CFC4274" w14:textId="5D359585" w:rsidR="00536F0D" w:rsidRPr="00BE7815" w:rsidRDefault="00536F0D" w:rsidP="00536F0D">
            <w:pPr>
              <w:spacing w:line="276" w:lineRule="auto"/>
              <w:rPr>
                <w:sz w:val="22"/>
                <w:szCs w:val="22"/>
              </w:rPr>
            </w:pPr>
            <w:r w:rsidRPr="00BE7815">
              <w:rPr>
                <w:sz w:val="22"/>
                <w:szCs w:val="22"/>
              </w:rPr>
              <w:lastRenderedPageBreak/>
              <w:t>Kraj in datum:</w:t>
            </w:r>
          </w:p>
        </w:tc>
        <w:tc>
          <w:tcPr>
            <w:tcW w:w="4643" w:type="dxa"/>
            <w:gridSpan w:val="3"/>
          </w:tcPr>
          <w:p w14:paraId="148E1BC2" w14:textId="77777777" w:rsidR="00536F0D" w:rsidRPr="00BE7815" w:rsidRDefault="00536F0D" w:rsidP="00536F0D">
            <w:pPr>
              <w:spacing w:line="276" w:lineRule="auto"/>
              <w:rPr>
                <w:sz w:val="22"/>
                <w:szCs w:val="22"/>
              </w:rPr>
            </w:pPr>
            <w:r w:rsidRPr="00BE7815">
              <w:rPr>
                <w:sz w:val="22"/>
                <w:szCs w:val="22"/>
              </w:rPr>
              <w:t>Ponudnik:</w:t>
            </w:r>
          </w:p>
          <w:p w14:paraId="2ACB9D1F"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4472C91F" w14:textId="77777777" w:rsidTr="00BF1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c>
          <w:tcPr>
            <w:tcW w:w="4643" w:type="dxa"/>
            <w:gridSpan w:val="2"/>
          </w:tcPr>
          <w:p w14:paraId="16ABBA89" w14:textId="77777777" w:rsidR="00536F0D" w:rsidRPr="00BE7815" w:rsidRDefault="00536F0D" w:rsidP="00536F0D">
            <w:pPr>
              <w:spacing w:line="276" w:lineRule="auto"/>
              <w:rPr>
                <w:sz w:val="22"/>
                <w:szCs w:val="22"/>
              </w:rPr>
            </w:pPr>
          </w:p>
        </w:tc>
        <w:tc>
          <w:tcPr>
            <w:tcW w:w="4643" w:type="dxa"/>
            <w:gridSpan w:val="3"/>
          </w:tcPr>
          <w:p w14:paraId="551FEA77" w14:textId="77777777" w:rsidR="00536F0D" w:rsidRPr="00BE7815" w:rsidRDefault="00536F0D" w:rsidP="00536F0D">
            <w:pPr>
              <w:spacing w:line="276" w:lineRule="auto"/>
              <w:rPr>
                <w:sz w:val="22"/>
                <w:szCs w:val="22"/>
              </w:rPr>
            </w:pPr>
          </w:p>
        </w:tc>
      </w:tr>
    </w:tbl>
    <w:p w14:paraId="029A87B4" w14:textId="77777777" w:rsidR="00536F0D" w:rsidRDefault="00536F0D" w:rsidP="00536F0D">
      <w:pPr>
        <w:rPr>
          <w:i/>
          <w:sz w:val="22"/>
          <w:szCs w:val="22"/>
        </w:rPr>
      </w:pPr>
    </w:p>
    <w:p w14:paraId="7D54A4E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5FAB5508" w14:textId="77777777" w:rsidR="00107704" w:rsidRDefault="00107704" w:rsidP="00536F0D">
      <w:pPr>
        <w:rPr>
          <w:b/>
          <w:bCs/>
          <w:sz w:val="22"/>
          <w:szCs w:val="22"/>
        </w:rPr>
      </w:pPr>
    </w:p>
    <w:p w14:paraId="0C3B5F96" w14:textId="77777777" w:rsidR="00107704" w:rsidRDefault="00107704" w:rsidP="00536F0D">
      <w:pPr>
        <w:rPr>
          <w:b/>
          <w:bCs/>
          <w:sz w:val="22"/>
          <w:szCs w:val="22"/>
        </w:rPr>
      </w:pPr>
    </w:p>
    <w:p w14:paraId="0FB70BC3" w14:textId="4AE9F3D0" w:rsidR="00536F0D" w:rsidRDefault="00536F0D" w:rsidP="00536F0D">
      <w:pPr>
        <w:rPr>
          <w:b/>
          <w:bCs/>
          <w:sz w:val="22"/>
          <w:szCs w:val="22"/>
        </w:rPr>
      </w:pPr>
      <w:r>
        <w:rPr>
          <w:b/>
          <w:bCs/>
          <w:sz w:val="22"/>
          <w:szCs w:val="22"/>
        </w:rPr>
        <w:br w:type="page"/>
      </w:r>
    </w:p>
    <w:p w14:paraId="5641CE4A" w14:textId="5D545027" w:rsidR="00A50720" w:rsidRDefault="00A50720" w:rsidP="00A50720">
      <w:pPr>
        <w:pStyle w:val="2AG"/>
        <w:numPr>
          <w:ilvl w:val="0"/>
          <w:numId w:val="0"/>
        </w:numPr>
        <w:spacing w:line="276" w:lineRule="auto"/>
        <w:ind w:left="426"/>
        <w:rPr>
          <w:bCs/>
          <w:color w:val="632423"/>
          <w:sz w:val="28"/>
        </w:rPr>
      </w:pPr>
      <w:bookmarkStart w:id="15" w:name="_Hlk167713583"/>
      <w:r w:rsidRPr="0009724A">
        <w:rPr>
          <w:color w:val="632423"/>
          <w:sz w:val="28"/>
        </w:rPr>
        <w:lastRenderedPageBreak/>
        <w:t xml:space="preserve">Obr-5: </w:t>
      </w:r>
      <w:r w:rsidRPr="0009724A">
        <w:rPr>
          <w:bCs/>
          <w:color w:val="632423"/>
          <w:sz w:val="28"/>
        </w:rPr>
        <w:t>SPECIFIKACIJA PREDMETA JAVNEGA NAROČILA</w:t>
      </w:r>
      <w:r w:rsidR="00C3659A" w:rsidRPr="0009724A">
        <w:rPr>
          <w:bCs/>
          <w:color w:val="632423"/>
          <w:sz w:val="28"/>
        </w:rPr>
        <w:t xml:space="preserve"> – </w:t>
      </w:r>
      <w:r w:rsidR="00A80F07" w:rsidRPr="0009724A">
        <w:rPr>
          <w:bCs/>
          <w:caps w:val="0"/>
          <w:color w:val="632423"/>
          <w:sz w:val="28"/>
        </w:rPr>
        <w:t>splošne lastnosti</w:t>
      </w:r>
    </w:p>
    <w:bookmarkEnd w:id="15"/>
    <w:p w14:paraId="3593D93B" w14:textId="77777777" w:rsidR="00A50720" w:rsidRDefault="00A50720" w:rsidP="00A50720">
      <w:pPr>
        <w:ind w:right="381"/>
        <w:rPr>
          <w:rFonts w:cs="Arial"/>
          <w:b/>
          <w:bCs/>
          <w:color w:val="632423"/>
          <w:sz w:val="28"/>
          <w:szCs w:val="28"/>
        </w:rPr>
      </w:pPr>
    </w:p>
    <w:p w14:paraId="040178F0" w14:textId="0443F755" w:rsidR="00A50720" w:rsidRPr="00666A3B" w:rsidRDefault="00A50720" w:rsidP="00A50720">
      <w:pPr>
        <w:tabs>
          <w:tab w:val="left" w:pos="1980"/>
        </w:tabs>
        <w:ind w:right="382"/>
        <w:jc w:val="both"/>
        <w:rPr>
          <w:i/>
          <w:szCs w:val="20"/>
        </w:rPr>
      </w:pPr>
      <w:r w:rsidRPr="00666A3B">
        <w:rPr>
          <w:szCs w:val="20"/>
        </w:rPr>
        <w:t xml:space="preserve">Za oddajo javnega naročila: </w:t>
      </w:r>
      <w:r w:rsidRPr="00666A3B">
        <w:rPr>
          <w:rFonts w:cs="Arial"/>
          <w:b/>
          <w:bCs/>
          <w:szCs w:val="20"/>
        </w:rPr>
        <w:t>»Dobava in montaža laboratorijskega pohištva in laboratorijske opreme</w:t>
      </w:r>
      <w:r w:rsidR="00B05C91" w:rsidRPr="00666A3B">
        <w:rPr>
          <w:rFonts w:cs="Arial"/>
          <w:b/>
          <w:bCs/>
          <w:szCs w:val="20"/>
        </w:rPr>
        <w:t xml:space="preserve"> z upoštevanjem </w:t>
      </w:r>
      <w:proofErr w:type="spellStart"/>
      <w:r w:rsidR="00B05C91" w:rsidRPr="00666A3B">
        <w:rPr>
          <w:rFonts w:cs="Arial"/>
          <w:b/>
          <w:bCs/>
          <w:szCs w:val="20"/>
        </w:rPr>
        <w:t>okoljskih</w:t>
      </w:r>
      <w:proofErr w:type="spellEnd"/>
      <w:r w:rsidR="00B05C91" w:rsidRPr="00666A3B">
        <w:rPr>
          <w:rFonts w:cs="Arial"/>
          <w:b/>
          <w:bCs/>
          <w:szCs w:val="20"/>
        </w:rPr>
        <w:t xml:space="preserve"> vidikov</w:t>
      </w:r>
      <w:r w:rsidRPr="00666A3B">
        <w:rPr>
          <w:rFonts w:cs="Arial"/>
          <w:b/>
          <w:bCs/>
          <w:szCs w:val="20"/>
        </w:rPr>
        <w:t>«</w:t>
      </w:r>
      <w:r w:rsidRPr="00666A3B">
        <w:rPr>
          <w:i/>
          <w:szCs w:val="20"/>
        </w:rPr>
        <w:t xml:space="preserve"> </w:t>
      </w:r>
    </w:p>
    <w:p w14:paraId="2DB047D1" w14:textId="77777777" w:rsidR="00C3659A" w:rsidRDefault="00C3659A" w:rsidP="00C3659A">
      <w:pPr>
        <w:pBdr>
          <w:bottom w:val="single" w:sz="4" w:space="1" w:color="auto"/>
        </w:pBdr>
        <w:jc w:val="both"/>
        <w:rPr>
          <w:b/>
          <w:bCs/>
          <w:sz w:val="24"/>
        </w:rPr>
      </w:pPr>
    </w:p>
    <w:p w14:paraId="5EBFFB7C" w14:textId="77777777" w:rsidR="00C3659A" w:rsidRDefault="00C3659A" w:rsidP="00C3659A">
      <w:pPr>
        <w:jc w:val="both"/>
        <w:rPr>
          <w:b/>
          <w:bCs/>
          <w:sz w:val="24"/>
        </w:rPr>
      </w:pPr>
    </w:p>
    <w:p w14:paraId="518549EF" w14:textId="77777777" w:rsidR="0070036F" w:rsidRPr="0046656A" w:rsidRDefault="0070036F" w:rsidP="0070036F">
      <w:pPr>
        <w:jc w:val="both"/>
        <w:rPr>
          <w:b/>
          <w:bCs/>
          <w:sz w:val="24"/>
        </w:rPr>
      </w:pPr>
      <w:r w:rsidRPr="0046656A">
        <w:rPr>
          <w:b/>
          <w:bCs/>
          <w:sz w:val="24"/>
        </w:rPr>
        <w:t>SPLOŠNI OPIS</w:t>
      </w:r>
    </w:p>
    <w:p w14:paraId="01723A28" w14:textId="77777777" w:rsidR="0070036F" w:rsidRDefault="0070036F" w:rsidP="0070036F">
      <w:pPr>
        <w:jc w:val="both"/>
      </w:pPr>
      <w:r w:rsidRPr="006F6883">
        <w:t xml:space="preserve">V okviru prenove laboratorijev </w:t>
      </w:r>
      <w:r>
        <w:t>na sedežu naročnika, naročnik</w:t>
      </w:r>
      <w:r w:rsidRPr="006F6883">
        <w:t xml:space="preserve"> </w:t>
      </w:r>
      <w:r>
        <w:t xml:space="preserve">izvaja prenovo </w:t>
      </w:r>
      <w:r w:rsidRPr="006F6883">
        <w:t>1</w:t>
      </w:r>
      <w:r>
        <w:t>5</w:t>
      </w:r>
      <w:r w:rsidRPr="006F6883">
        <w:t xml:space="preserve"> prostorov, ki jih oprem</w:t>
      </w:r>
      <w:r>
        <w:t>lja</w:t>
      </w:r>
      <w:r w:rsidRPr="006F6883">
        <w:t xml:space="preserve"> z </w:t>
      </w:r>
      <w:r>
        <w:t xml:space="preserve">novim </w:t>
      </w:r>
      <w:r w:rsidRPr="006F6883">
        <w:t xml:space="preserve">laboratorijskim pohištvom in </w:t>
      </w:r>
      <w:r>
        <w:t xml:space="preserve">novo laboratorijsko </w:t>
      </w:r>
      <w:r w:rsidRPr="006F6883">
        <w:t xml:space="preserve">opremo. </w:t>
      </w:r>
    </w:p>
    <w:p w14:paraId="162DCC54" w14:textId="77777777" w:rsidR="0070036F" w:rsidRDefault="0070036F" w:rsidP="0070036F">
      <w:pPr>
        <w:jc w:val="both"/>
      </w:pPr>
    </w:p>
    <w:p w14:paraId="7604640B" w14:textId="77777777" w:rsidR="0070036F" w:rsidRDefault="0070036F" w:rsidP="0070036F">
      <w:pPr>
        <w:jc w:val="both"/>
      </w:pPr>
      <w:r w:rsidRPr="006F6883">
        <w:t>Predmet prenove so prostori v pritličju (</w:t>
      </w:r>
      <w:r>
        <w:t xml:space="preserve">interna oznaka prostora: </w:t>
      </w:r>
      <w:r w:rsidRPr="006F6883">
        <w:t>008</w:t>
      </w:r>
      <w:r>
        <w:t>-1, 008-2, 008-3</w:t>
      </w:r>
      <w:r w:rsidRPr="006F6883">
        <w:t xml:space="preserve"> in 010) in </w:t>
      </w:r>
      <w:r>
        <w:t xml:space="preserve">1. </w:t>
      </w:r>
      <w:r w:rsidRPr="006F6883">
        <w:t>nadstropju (</w:t>
      </w:r>
      <w:r>
        <w:t xml:space="preserve">interna oznaka prostora: </w:t>
      </w:r>
      <w:bookmarkStart w:id="16" w:name="_Hlk167709212"/>
      <w:r w:rsidRPr="006F6883">
        <w:t>101</w:t>
      </w:r>
      <w:r>
        <w:t xml:space="preserve">/103 (prostor 101 in 103 se združita v en prostor), </w:t>
      </w:r>
      <w:r w:rsidRPr="006F6883">
        <w:t>102</w:t>
      </w:r>
      <w:r>
        <w:t>-1, 102-2, 102-3</w:t>
      </w:r>
      <w:r w:rsidRPr="006F6883">
        <w:t xml:space="preserve">, 104, 105, </w:t>
      </w:r>
      <w:r>
        <w:t xml:space="preserve">106, </w:t>
      </w:r>
      <w:r w:rsidRPr="006F6883">
        <w:t>107, 108, 109, 110 in 112)</w:t>
      </w:r>
      <w:bookmarkEnd w:id="16"/>
      <w:r w:rsidRPr="006F6883">
        <w:t xml:space="preserve">. </w:t>
      </w:r>
      <w:r>
        <w:t xml:space="preserve">Za prostore 008-3, 107 in 109 mora biti laboratorijsko pohištvo in laboratorijska oprema primerna za čiste prostore. </w:t>
      </w:r>
    </w:p>
    <w:p w14:paraId="217EE1D0" w14:textId="77777777" w:rsidR="0070036F" w:rsidRPr="006F6883" w:rsidRDefault="0070036F" w:rsidP="0070036F">
      <w:pPr>
        <w:jc w:val="both"/>
      </w:pPr>
    </w:p>
    <w:p w14:paraId="1BA9A256" w14:textId="77777777" w:rsidR="0070036F" w:rsidRDefault="0070036F" w:rsidP="0070036F">
      <w:pPr>
        <w:jc w:val="both"/>
      </w:pPr>
      <w:r w:rsidRPr="006F6883">
        <w:t xml:space="preserve">Površine, projektirane instalacije, razporeditev </w:t>
      </w:r>
      <w:r>
        <w:t xml:space="preserve">laboratorijskega </w:t>
      </w:r>
      <w:r w:rsidRPr="006F6883">
        <w:t xml:space="preserve">pohištva in </w:t>
      </w:r>
      <w:r>
        <w:t xml:space="preserve">laboratorijske </w:t>
      </w:r>
      <w:r w:rsidRPr="006F6883">
        <w:t>opreme so razvidne iz tehn</w:t>
      </w:r>
      <w:r>
        <w:t>ičnega</w:t>
      </w:r>
      <w:r w:rsidRPr="006F6883">
        <w:t xml:space="preserve"> načrta</w:t>
      </w:r>
      <w:r>
        <w:t xml:space="preserve">, in sicer za prostore v pritličju v dokumentu z oznako: </w:t>
      </w:r>
      <w:r w:rsidRPr="00172058">
        <w:t>16717_4_PZI_4.4.1_Tloris_P_008_in_010_TEH ter z</w:t>
      </w:r>
      <w:r w:rsidRPr="004A142A">
        <w:t xml:space="preserve">a prostore v </w:t>
      </w:r>
      <w:r>
        <w:t>1.</w:t>
      </w:r>
      <w:r w:rsidRPr="004A142A">
        <w:t xml:space="preserve"> nadstropju v dokumentu z oznako 16717_4_PZI_4.4.2_Tloris_1N_LAB_TEH, pri čemer je ponekod vrisana oprema, ki ni predmet razpisa</w:t>
      </w:r>
      <w:r>
        <w:t>:</w:t>
      </w:r>
    </w:p>
    <w:p w14:paraId="55C57271" w14:textId="77777777" w:rsidR="0070036F" w:rsidRDefault="0070036F" w:rsidP="0070036F">
      <w:pPr>
        <w:pStyle w:val="Odstavekseznama"/>
        <w:numPr>
          <w:ilvl w:val="0"/>
          <w:numId w:val="50"/>
        </w:numPr>
        <w:jc w:val="both"/>
      </w:pPr>
      <w:r>
        <w:t>008-1: 2x hladilnik</w:t>
      </w:r>
    </w:p>
    <w:p w14:paraId="12C4318B" w14:textId="77777777" w:rsidR="0070036F" w:rsidRDefault="0070036F" w:rsidP="0070036F">
      <w:pPr>
        <w:pStyle w:val="Odstavekseznama"/>
        <w:numPr>
          <w:ilvl w:val="0"/>
          <w:numId w:val="50"/>
        </w:numPr>
        <w:jc w:val="both"/>
      </w:pPr>
      <w:r>
        <w:t xml:space="preserve">008-3: </w:t>
      </w:r>
      <w:proofErr w:type="spellStart"/>
      <w:r>
        <w:t>Raman</w:t>
      </w:r>
      <w:proofErr w:type="spellEnd"/>
    </w:p>
    <w:p w14:paraId="0BAD68D5" w14:textId="77777777" w:rsidR="0070036F" w:rsidRDefault="0070036F" w:rsidP="0070036F">
      <w:pPr>
        <w:pStyle w:val="Odstavekseznama"/>
        <w:numPr>
          <w:ilvl w:val="0"/>
          <w:numId w:val="50"/>
        </w:numPr>
        <w:jc w:val="both"/>
      </w:pPr>
      <w:r>
        <w:t>010: hladilnik</w:t>
      </w:r>
    </w:p>
    <w:p w14:paraId="169B63DC" w14:textId="77777777" w:rsidR="0070036F" w:rsidRDefault="0070036F" w:rsidP="0070036F">
      <w:pPr>
        <w:pStyle w:val="Odstavekseznama"/>
        <w:numPr>
          <w:ilvl w:val="0"/>
          <w:numId w:val="50"/>
        </w:numPr>
        <w:jc w:val="both"/>
      </w:pPr>
      <w:r>
        <w:t>101/103: zamrzovalnik, peč, štedilnik, tehtnica, UZ kopel</w:t>
      </w:r>
    </w:p>
    <w:p w14:paraId="6252B667" w14:textId="77777777" w:rsidR="0070036F" w:rsidRDefault="0070036F" w:rsidP="0070036F">
      <w:pPr>
        <w:pStyle w:val="Odstavekseznama"/>
        <w:numPr>
          <w:ilvl w:val="0"/>
          <w:numId w:val="50"/>
        </w:numPr>
        <w:jc w:val="both"/>
      </w:pPr>
      <w:r>
        <w:t>102-1: obstoječi pult sedeče višine, obstoječi kovinski predalnik, brus</w:t>
      </w:r>
    </w:p>
    <w:p w14:paraId="1A2C7233" w14:textId="77777777" w:rsidR="0070036F" w:rsidRDefault="0070036F" w:rsidP="0070036F">
      <w:pPr>
        <w:pStyle w:val="Odstavekseznama"/>
        <w:numPr>
          <w:ilvl w:val="0"/>
          <w:numId w:val="50"/>
        </w:numPr>
        <w:jc w:val="both"/>
      </w:pPr>
      <w:r>
        <w:t>102-2: obstoječa omarica s koritom</w:t>
      </w:r>
    </w:p>
    <w:p w14:paraId="3625CDC5" w14:textId="77777777" w:rsidR="0070036F" w:rsidRDefault="0070036F" w:rsidP="0070036F">
      <w:pPr>
        <w:pStyle w:val="Odstavekseznama"/>
        <w:numPr>
          <w:ilvl w:val="0"/>
          <w:numId w:val="50"/>
        </w:numPr>
        <w:jc w:val="both"/>
      </w:pPr>
      <w:r>
        <w:t>102-3: inkubator, VAC, obstoječi kovinski pult</w:t>
      </w:r>
    </w:p>
    <w:p w14:paraId="6353BDBB" w14:textId="77777777" w:rsidR="0070036F" w:rsidRDefault="0070036F" w:rsidP="0070036F">
      <w:pPr>
        <w:pStyle w:val="Odstavekseznama"/>
        <w:numPr>
          <w:ilvl w:val="0"/>
          <w:numId w:val="50"/>
        </w:numPr>
        <w:jc w:val="both"/>
      </w:pPr>
      <w:r>
        <w:t>106: hladilnik</w:t>
      </w:r>
    </w:p>
    <w:p w14:paraId="1EA28D7F" w14:textId="77777777" w:rsidR="0070036F" w:rsidRDefault="0070036F" w:rsidP="0070036F">
      <w:pPr>
        <w:pStyle w:val="Odstavekseznama"/>
        <w:numPr>
          <w:ilvl w:val="0"/>
          <w:numId w:val="50"/>
        </w:numPr>
        <w:jc w:val="both"/>
      </w:pPr>
      <w:r>
        <w:t>108: hladilnik</w:t>
      </w:r>
    </w:p>
    <w:p w14:paraId="5D1AFD74" w14:textId="77777777" w:rsidR="0070036F" w:rsidRDefault="0070036F" w:rsidP="0070036F">
      <w:pPr>
        <w:pStyle w:val="Odstavekseznama"/>
        <w:numPr>
          <w:ilvl w:val="0"/>
          <w:numId w:val="50"/>
        </w:numPr>
        <w:jc w:val="both"/>
      </w:pPr>
      <w:r>
        <w:t xml:space="preserve">109: </w:t>
      </w:r>
      <w:proofErr w:type="spellStart"/>
      <w:r>
        <w:t>UPS</w:t>
      </w:r>
      <w:proofErr w:type="spellEnd"/>
      <w:r>
        <w:t xml:space="preserve">, transformator, centrifuga, </w:t>
      </w:r>
      <w:proofErr w:type="spellStart"/>
      <w:r>
        <w:t>inkubatorski</w:t>
      </w:r>
      <w:proofErr w:type="spellEnd"/>
      <w:r>
        <w:t xml:space="preserve"> stresalnik, </w:t>
      </w:r>
      <w:proofErr w:type="spellStart"/>
      <w:r>
        <w:t>liofilizator</w:t>
      </w:r>
      <w:proofErr w:type="spellEnd"/>
      <w:r>
        <w:t xml:space="preserve">, </w:t>
      </w:r>
      <w:proofErr w:type="spellStart"/>
      <w:r>
        <w:t>destilator</w:t>
      </w:r>
      <w:proofErr w:type="spellEnd"/>
      <w:r>
        <w:t xml:space="preserve">, </w:t>
      </w:r>
      <w:proofErr w:type="spellStart"/>
      <w:r>
        <w:t>MiliQ</w:t>
      </w:r>
      <w:proofErr w:type="spellEnd"/>
      <w:r>
        <w:t xml:space="preserve">, 2x </w:t>
      </w:r>
      <w:proofErr w:type="spellStart"/>
      <w:r>
        <w:t>laminar</w:t>
      </w:r>
      <w:proofErr w:type="spellEnd"/>
      <w:r>
        <w:t>, hladilnik</w:t>
      </w:r>
      <w:r w:rsidRPr="006F6883">
        <w:t xml:space="preserve"> </w:t>
      </w:r>
    </w:p>
    <w:p w14:paraId="6F7A2D72" w14:textId="77777777" w:rsidR="0070036F" w:rsidRDefault="0070036F" w:rsidP="0070036F">
      <w:pPr>
        <w:jc w:val="both"/>
      </w:pPr>
    </w:p>
    <w:p w14:paraId="3D2E543E" w14:textId="77777777" w:rsidR="0070036F" w:rsidRDefault="0070036F" w:rsidP="0070036F">
      <w:pPr>
        <w:jc w:val="both"/>
      </w:pPr>
      <w:r w:rsidRPr="006F6883">
        <w:t xml:space="preserve">Mere </w:t>
      </w:r>
      <w:r>
        <w:t xml:space="preserve">laboratorijskega </w:t>
      </w:r>
      <w:r w:rsidRPr="006F6883">
        <w:t xml:space="preserve">pohištva </w:t>
      </w:r>
      <w:r>
        <w:t xml:space="preserve">in laboratorijske opreme </w:t>
      </w:r>
      <w:r w:rsidRPr="006F6883">
        <w:t xml:space="preserve">so v skladu </w:t>
      </w:r>
      <w:r>
        <w:t>s tehničnim</w:t>
      </w:r>
      <w:r w:rsidRPr="006F6883">
        <w:t xml:space="preserve"> </w:t>
      </w:r>
      <w:r>
        <w:t>načrtom</w:t>
      </w:r>
      <w:r w:rsidRPr="006F6883">
        <w:t>,</w:t>
      </w:r>
      <w:r>
        <w:t xml:space="preserve"> ki se</w:t>
      </w:r>
      <w:r w:rsidRPr="006F6883">
        <w:t xml:space="preserve"> </w:t>
      </w:r>
      <w:r w:rsidRPr="001B5DE7">
        <w:t xml:space="preserve">lahko razlikujejo za 10% za </w:t>
      </w:r>
      <w:r>
        <w:t xml:space="preserve">namene </w:t>
      </w:r>
      <w:r w:rsidRPr="001B5DE7">
        <w:t>doseganj</w:t>
      </w:r>
      <w:r>
        <w:t>a</w:t>
      </w:r>
      <w:r w:rsidRPr="001B5DE7">
        <w:t xml:space="preserve"> ujemanja s standardnimi</w:t>
      </w:r>
      <w:r>
        <w:t>/tipskimi</w:t>
      </w:r>
      <w:r w:rsidRPr="001B5DE7">
        <w:t xml:space="preserve"> dimenzijami. </w:t>
      </w:r>
      <w:r>
        <w:t>Pri nekaterih elementih (npr. korita, varnostne omare smo v ponudbenem predračunu navedli razpone dovoljenih dimenzij). Vsa razhajanja s tehničnim načrtom so navedena kot opomba pri posameznem elementu.</w:t>
      </w:r>
    </w:p>
    <w:p w14:paraId="3562A2AB" w14:textId="77777777" w:rsidR="0070036F" w:rsidRDefault="0070036F" w:rsidP="0070036F">
      <w:pPr>
        <w:jc w:val="both"/>
      </w:pPr>
    </w:p>
    <w:p w14:paraId="2407534A" w14:textId="77777777" w:rsidR="0070036F" w:rsidRDefault="0070036F" w:rsidP="0070036F">
      <w:pPr>
        <w:jc w:val="both"/>
      </w:pPr>
      <w:r w:rsidRPr="006F6883">
        <w:t xml:space="preserve">Mere </w:t>
      </w:r>
      <w:r>
        <w:t xml:space="preserve">in razponi </w:t>
      </w:r>
      <w:r w:rsidRPr="006F6883">
        <w:t xml:space="preserve">laboratorijskih korit in </w:t>
      </w:r>
      <w:r>
        <w:t>armatur</w:t>
      </w:r>
      <w:r w:rsidRPr="006F6883">
        <w:t xml:space="preserve"> so okvirne in se lahko prilagajajo tipsk</w:t>
      </w:r>
      <w:r>
        <w:t>im</w:t>
      </w:r>
      <w:r w:rsidRPr="006F6883">
        <w:t xml:space="preserve"> model</w:t>
      </w:r>
      <w:r>
        <w:t>om oz. izvedbam</w:t>
      </w:r>
      <w:r w:rsidRPr="006F6883">
        <w:t xml:space="preserve">. </w:t>
      </w:r>
    </w:p>
    <w:p w14:paraId="4812F734" w14:textId="77777777" w:rsidR="0070036F" w:rsidRPr="006F6883" w:rsidRDefault="0070036F" w:rsidP="0070036F">
      <w:pPr>
        <w:jc w:val="both"/>
      </w:pPr>
    </w:p>
    <w:p w14:paraId="1AA25E02" w14:textId="77777777" w:rsidR="0070036F" w:rsidRDefault="0070036F" w:rsidP="0070036F">
      <w:pPr>
        <w:jc w:val="both"/>
      </w:pPr>
      <w:r w:rsidRPr="006F6883">
        <w:t>Digestoriji, varnostni tuši in korita morajo ustrezati tehničnim specifikacijam</w:t>
      </w:r>
      <w:r>
        <w:t>,</w:t>
      </w:r>
      <w:r w:rsidRPr="006F6883">
        <w:t xml:space="preserve"> opredeljenim v</w:t>
      </w:r>
      <w:r>
        <w:t xml:space="preserve"> tehničnem</w:t>
      </w:r>
      <w:r w:rsidRPr="006F6883">
        <w:t xml:space="preserve"> </w:t>
      </w:r>
      <w:r w:rsidRPr="001E4FDD">
        <w:t>načrtu</w:t>
      </w:r>
      <w:r>
        <w:t>.</w:t>
      </w:r>
      <w:r w:rsidRPr="006F6883">
        <w:t xml:space="preserve"> </w:t>
      </w:r>
    </w:p>
    <w:p w14:paraId="61FD3D94" w14:textId="77777777" w:rsidR="0070036F" w:rsidRDefault="0070036F" w:rsidP="0070036F">
      <w:pPr>
        <w:jc w:val="both"/>
      </w:pPr>
    </w:p>
    <w:p w14:paraId="4B304236" w14:textId="77777777" w:rsidR="0070036F" w:rsidRDefault="0070036F" w:rsidP="0070036F">
      <w:pPr>
        <w:jc w:val="both"/>
      </w:pPr>
      <w:r>
        <w:t>Podrobnejši opisi laboratorijskega pohištva in laboratorijske opreme so navedeni v dokumentu »Rekapitulacija – ponudbeni predračun« v .</w:t>
      </w:r>
      <w:proofErr w:type="spellStart"/>
      <w:r>
        <w:t>xls</w:t>
      </w:r>
      <w:proofErr w:type="spellEnd"/>
      <w:r>
        <w:t xml:space="preserve"> formatu.</w:t>
      </w:r>
    </w:p>
    <w:p w14:paraId="1568FD97" w14:textId="77777777" w:rsidR="0070036F" w:rsidRDefault="0070036F" w:rsidP="0070036F">
      <w:pPr>
        <w:jc w:val="both"/>
      </w:pPr>
    </w:p>
    <w:p w14:paraId="4EE5E647" w14:textId="77777777" w:rsidR="0070036F" w:rsidRPr="0046656A" w:rsidRDefault="0070036F" w:rsidP="0070036F">
      <w:pPr>
        <w:jc w:val="both"/>
        <w:rPr>
          <w:b/>
          <w:bCs/>
          <w:sz w:val="24"/>
        </w:rPr>
      </w:pPr>
      <w:r w:rsidRPr="0046656A">
        <w:rPr>
          <w:b/>
          <w:bCs/>
          <w:sz w:val="24"/>
        </w:rPr>
        <w:t>STANDARDI</w:t>
      </w:r>
    </w:p>
    <w:p w14:paraId="64C00E07" w14:textId="77777777" w:rsidR="0070036F" w:rsidRPr="006F6883" w:rsidRDefault="0070036F" w:rsidP="0070036F">
      <w:pPr>
        <w:jc w:val="both"/>
      </w:pPr>
      <w:r w:rsidRPr="006F6883">
        <w:t xml:space="preserve">Laboratorijsko pohištvo in </w:t>
      </w:r>
      <w:r>
        <w:t xml:space="preserve">laboratorijska </w:t>
      </w:r>
      <w:r w:rsidRPr="006F6883">
        <w:t>oprema</w:t>
      </w:r>
      <w:r>
        <w:t>, kot navedeno v nadaljevanju, v točkah od A do I,</w:t>
      </w:r>
      <w:r w:rsidRPr="006F6883">
        <w:t xml:space="preserve"> morajo biti izdelani skladno </w:t>
      </w:r>
      <w:r>
        <w:t>z na</w:t>
      </w:r>
      <w:r w:rsidRPr="00172058">
        <w:t>vedenimi standardi. Dobavitelj mora predložiti certifikate o skladnosti laboratorijskega pohištva.</w:t>
      </w:r>
    </w:p>
    <w:p w14:paraId="36E71363" w14:textId="77777777" w:rsidR="0070036F" w:rsidRDefault="0070036F" w:rsidP="0070036F">
      <w:pPr>
        <w:jc w:val="both"/>
      </w:pPr>
    </w:p>
    <w:p w14:paraId="59DF8592" w14:textId="77777777" w:rsidR="0070036F" w:rsidRPr="004C61BB" w:rsidRDefault="0070036F" w:rsidP="0070036F">
      <w:pPr>
        <w:pStyle w:val="Odstavekseznama"/>
        <w:numPr>
          <w:ilvl w:val="0"/>
          <w:numId w:val="23"/>
        </w:numPr>
        <w:jc w:val="both"/>
        <w:rPr>
          <w:b/>
          <w:bCs/>
        </w:rPr>
      </w:pPr>
      <w:r w:rsidRPr="004C61BB">
        <w:rPr>
          <w:b/>
          <w:bCs/>
        </w:rPr>
        <w:t>Delovn</w:t>
      </w:r>
      <w:r>
        <w:rPr>
          <w:b/>
          <w:bCs/>
        </w:rPr>
        <w:t>i pulti</w:t>
      </w:r>
    </w:p>
    <w:p w14:paraId="6F140C40" w14:textId="77777777" w:rsidR="0070036F" w:rsidRDefault="0070036F" w:rsidP="0070036F">
      <w:pPr>
        <w:pStyle w:val="Odstavekseznama"/>
        <w:jc w:val="both"/>
      </w:pPr>
      <w:r w:rsidRPr="006F6883">
        <w:t>EN 13150: Delovni pulti za laboratorije - Mere, varnostne zahteve in preskusne metode</w:t>
      </w:r>
    </w:p>
    <w:p w14:paraId="6F26E7C3" w14:textId="77777777" w:rsidR="0070036F" w:rsidRDefault="0070036F" w:rsidP="0070036F">
      <w:pPr>
        <w:pStyle w:val="Odstavekseznama"/>
        <w:jc w:val="both"/>
      </w:pPr>
      <w:r w:rsidRPr="003861FE">
        <w:t>DIN 12916: Delovn</w:t>
      </w:r>
      <w:r>
        <w:t>i</w:t>
      </w:r>
      <w:r w:rsidRPr="003861FE">
        <w:t xml:space="preserve"> p</w:t>
      </w:r>
      <w:r>
        <w:t>ulti</w:t>
      </w:r>
      <w:r w:rsidRPr="003861FE">
        <w:t xml:space="preserve"> iz monolitne tehnične keramike </w:t>
      </w:r>
    </w:p>
    <w:p w14:paraId="42960F10" w14:textId="77777777" w:rsidR="0070036F" w:rsidRDefault="0070036F" w:rsidP="0070036F">
      <w:pPr>
        <w:pStyle w:val="Odstavekseznama"/>
        <w:jc w:val="both"/>
      </w:pPr>
    </w:p>
    <w:p w14:paraId="11CCAFF5" w14:textId="77777777" w:rsidR="0070036F" w:rsidRPr="00C01B84" w:rsidRDefault="0070036F" w:rsidP="0070036F">
      <w:pPr>
        <w:pStyle w:val="Odstavekseznama"/>
        <w:numPr>
          <w:ilvl w:val="0"/>
          <w:numId w:val="23"/>
        </w:numPr>
        <w:jc w:val="both"/>
        <w:rPr>
          <w:b/>
          <w:bCs/>
        </w:rPr>
      </w:pPr>
      <w:r>
        <w:rPr>
          <w:b/>
          <w:bCs/>
        </w:rPr>
        <w:t>Shranjevalne enote za laboratorije</w:t>
      </w:r>
    </w:p>
    <w:p w14:paraId="748706FE" w14:textId="77777777" w:rsidR="0070036F" w:rsidRPr="003861FE" w:rsidRDefault="0070036F" w:rsidP="0070036F">
      <w:pPr>
        <w:pStyle w:val="Odstavekseznama"/>
        <w:jc w:val="both"/>
      </w:pPr>
      <w:r>
        <w:t>14727: 2005</w:t>
      </w:r>
    </w:p>
    <w:p w14:paraId="7B2438EE" w14:textId="77777777" w:rsidR="0070036F" w:rsidRPr="006F6883" w:rsidRDefault="0070036F" w:rsidP="0070036F">
      <w:pPr>
        <w:jc w:val="both"/>
      </w:pPr>
    </w:p>
    <w:p w14:paraId="37A8E9A3" w14:textId="77777777" w:rsidR="0070036F" w:rsidRPr="004C61BB" w:rsidRDefault="0070036F" w:rsidP="0070036F">
      <w:pPr>
        <w:pStyle w:val="Odstavekseznama"/>
        <w:numPr>
          <w:ilvl w:val="0"/>
          <w:numId w:val="23"/>
        </w:numPr>
        <w:jc w:val="both"/>
        <w:rPr>
          <w:b/>
          <w:bCs/>
        </w:rPr>
      </w:pPr>
      <w:r w:rsidRPr="004C61BB">
        <w:rPr>
          <w:b/>
          <w:bCs/>
        </w:rPr>
        <w:t>Medijske celice za elektriko</w:t>
      </w:r>
    </w:p>
    <w:p w14:paraId="6617F0B3" w14:textId="77777777" w:rsidR="0070036F" w:rsidRPr="006F6883" w:rsidRDefault="0070036F" w:rsidP="0070036F">
      <w:pPr>
        <w:pStyle w:val="Odstavekseznama"/>
        <w:jc w:val="both"/>
      </w:pPr>
      <w:r w:rsidRPr="006F6883">
        <w:lastRenderedPageBreak/>
        <w:t>EN 13150: Delovni pulti za laboratorije - Mere, varnostne zahteve in preskusne metode</w:t>
      </w:r>
    </w:p>
    <w:p w14:paraId="3F79DEBD" w14:textId="77777777" w:rsidR="0070036F" w:rsidRPr="006F6883" w:rsidRDefault="0070036F" w:rsidP="0070036F">
      <w:pPr>
        <w:jc w:val="both"/>
      </w:pPr>
    </w:p>
    <w:p w14:paraId="4162DF16" w14:textId="77777777" w:rsidR="0070036F" w:rsidRPr="004C61BB" w:rsidRDefault="0070036F" w:rsidP="0070036F">
      <w:pPr>
        <w:pStyle w:val="Odstavekseznama"/>
        <w:numPr>
          <w:ilvl w:val="0"/>
          <w:numId w:val="23"/>
        </w:numPr>
        <w:jc w:val="both"/>
        <w:rPr>
          <w:b/>
          <w:bCs/>
        </w:rPr>
      </w:pPr>
      <w:r w:rsidRPr="004C61BB">
        <w:rPr>
          <w:b/>
          <w:bCs/>
        </w:rPr>
        <w:t>Digestoriji</w:t>
      </w:r>
    </w:p>
    <w:p w14:paraId="09153473" w14:textId="77777777" w:rsidR="0070036F" w:rsidRPr="006F6883" w:rsidRDefault="0070036F" w:rsidP="0070036F">
      <w:pPr>
        <w:pStyle w:val="Odstavekseznama"/>
        <w:jc w:val="both"/>
      </w:pPr>
      <w:r w:rsidRPr="00A30E02">
        <w:t>EN 14175-1 in EN 14175-2:</w:t>
      </w:r>
      <w:r w:rsidRPr="006F6883">
        <w:t xml:space="preserve"> Digestoriji</w:t>
      </w:r>
    </w:p>
    <w:p w14:paraId="0D89D102" w14:textId="77777777" w:rsidR="0070036F" w:rsidRPr="006F6883" w:rsidRDefault="0070036F" w:rsidP="0070036F">
      <w:pPr>
        <w:jc w:val="both"/>
      </w:pPr>
    </w:p>
    <w:p w14:paraId="7B23FA29" w14:textId="77777777" w:rsidR="0070036F" w:rsidRDefault="0070036F" w:rsidP="0070036F">
      <w:pPr>
        <w:pStyle w:val="Odstavekseznama"/>
        <w:numPr>
          <w:ilvl w:val="0"/>
          <w:numId w:val="23"/>
        </w:numPr>
        <w:jc w:val="both"/>
        <w:rPr>
          <w:b/>
          <w:bCs/>
        </w:rPr>
      </w:pPr>
      <w:r>
        <w:rPr>
          <w:b/>
          <w:bCs/>
        </w:rPr>
        <w:t xml:space="preserve">Prezračevane varnostne </w:t>
      </w:r>
      <w:proofErr w:type="spellStart"/>
      <w:r>
        <w:rPr>
          <w:b/>
          <w:bCs/>
        </w:rPr>
        <w:t>poddigestorijske</w:t>
      </w:r>
      <w:proofErr w:type="spellEnd"/>
      <w:r>
        <w:rPr>
          <w:b/>
          <w:bCs/>
        </w:rPr>
        <w:t xml:space="preserve"> omarice</w:t>
      </w:r>
    </w:p>
    <w:p w14:paraId="2E40FF31" w14:textId="77777777" w:rsidR="0070036F" w:rsidRDefault="0070036F" w:rsidP="0070036F">
      <w:pPr>
        <w:pStyle w:val="Odstavekseznama"/>
        <w:jc w:val="both"/>
      </w:pPr>
      <w:r w:rsidRPr="006F6883">
        <w:t>EN</w:t>
      </w:r>
      <w:r>
        <w:t xml:space="preserve"> </w:t>
      </w:r>
      <w:r w:rsidRPr="006F6883">
        <w:t>14470-1: Ognjevarne omarice za shranjevanje kemikalij - 1. del: Ognjevarne omarice za shranjevanje vnetljivih tekočin</w:t>
      </w:r>
      <w:r>
        <w:t>.</w:t>
      </w:r>
    </w:p>
    <w:p w14:paraId="0E8ABDDD" w14:textId="77777777" w:rsidR="0070036F" w:rsidRDefault="0070036F" w:rsidP="0070036F">
      <w:pPr>
        <w:pStyle w:val="Odstavekseznama"/>
        <w:jc w:val="both"/>
      </w:pPr>
      <w:r w:rsidRPr="008402C1">
        <w:t xml:space="preserve">EN 16121 </w:t>
      </w:r>
      <w:r>
        <w:t>in</w:t>
      </w:r>
      <w:r w:rsidRPr="008402C1">
        <w:t xml:space="preserve"> 16122</w:t>
      </w:r>
      <w:r>
        <w:t xml:space="preserve"> Omarice za shranjevanje kislin in baz</w:t>
      </w:r>
    </w:p>
    <w:p w14:paraId="7BA29090" w14:textId="77777777" w:rsidR="0070036F" w:rsidRPr="006F6883" w:rsidRDefault="0070036F" w:rsidP="0070036F">
      <w:pPr>
        <w:pStyle w:val="Odstavekseznama"/>
        <w:jc w:val="both"/>
      </w:pPr>
      <w:r>
        <w:t>Tip FWF90: 90 minutna zaščita</w:t>
      </w:r>
    </w:p>
    <w:p w14:paraId="2690D6E1" w14:textId="77777777" w:rsidR="0070036F" w:rsidRPr="008B59A0" w:rsidRDefault="0070036F" w:rsidP="0070036F">
      <w:pPr>
        <w:jc w:val="both"/>
        <w:rPr>
          <w:b/>
          <w:bCs/>
        </w:rPr>
      </w:pPr>
    </w:p>
    <w:p w14:paraId="1D90453D" w14:textId="77777777" w:rsidR="0070036F" w:rsidRPr="004C61BB" w:rsidRDefault="0070036F" w:rsidP="0070036F">
      <w:pPr>
        <w:pStyle w:val="Odstavekseznama"/>
        <w:numPr>
          <w:ilvl w:val="0"/>
          <w:numId w:val="23"/>
        </w:numPr>
        <w:jc w:val="both"/>
        <w:rPr>
          <w:b/>
          <w:bCs/>
        </w:rPr>
      </w:pPr>
      <w:r w:rsidRPr="004C61BB">
        <w:rPr>
          <w:b/>
          <w:bCs/>
        </w:rPr>
        <w:t>Varnostne omare</w:t>
      </w:r>
    </w:p>
    <w:p w14:paraId="42BD0449" w14:textId="77777777" w:rsidR="0070036F" w:rsidRDefault="0070036F" w:rsidP="0070036F">
      <w:pPr>
        <w:pStyle w:val="Odstavekseznama"/>
        <w:jc w:val="both"/>
      </w:pPr>
      <w:r w:rsidRPr="006F6883">
        <w:t>EN</w:t>
      </w:r>
      <w:r>
        <w:t xml:space="preserve"> </w:t>
      </w:r>
      <w:r w:rsidRPr="006F6883">
        <w:t>14470-1: Ognjevarne omarice za shranjevanje kemikalij - 1. del: Ognjevarne omarice za shranjevanje vnetljivih tekočin</w:t>
      </w:r>
    </w:p>
    <w:p w14:paraId="685A372A" w14:textId="77777777" w:rsidR="0070036F" w:rsidRPr="006F6883" w:rsidRDefault="0070036F" w:rsidP="0070036F">
      <w:pPr>
        <w:pStyle w:val="Odstavekseznama"/>
        <w:jc w:val="both"/>
      </w:pPr>
      <w:r w:rsidRPr="008402C1">
        <w:t xml:space="preserve">EN 16121 </w:t>
      </w:r>
      <w:r>
        <w:t>in</w:t>
      </w:r>
      <w:r w:rsidRPr="008402C1">
        <w:t xml:space="preserve"> 16122</w:t>
      </w:r>
      <w:r>
        <w:t xml:space="preserve"> Omarice za shranjevanje kislin in baz</w:t>
      </w:r>
    </w:p>
    <w:p w14:paraId="68032D82" w14:textId="77777777" w:rsidR="0070036F" w:rsidRPr="006F6883" w:rsidRDefault="0070036F" w:rsidP="0070036F">
      <w:pPr>
        <w:jc w:val="both"/>
      </w:pPr>
    </w:p>
    <w:p w14:paraId="5CF5B99A" w14:textId="77777777" w:rsidR="0070036F" w:rsidRPr="004C61BB" w:rsidRDefault="0070036F" w:rsidP="0070036F">
      <w:pPr>
        <w:pStyle w:val="Odstavekseznama"/>
        <w:numPr>
          <w:ilvl w:val="0"/>
          <w:numId w:val="23"/>
        </w:numPr>
        <w:jc w:val="both"/>
        <w:rPr>
          <w:b/>
          <w:bCs/>
        </w:rPr>
      </w:pPr>
      <w:r w:rsidRPr="004C61BB">
        <w:rPr>
          <w:b/>
          <w:bCs/>
        </w:rPr>
        <w:t>Varnostne prhe</w:t>
      </w:r>
    </w:p>
    <w:p w14:paraId="59DE3FEE" w14:textId="77777777" w:rsidR="0070036F" w:rsidRPr="006F6883" w:rsidRDefault="0070036F" w:rsidP="0070036F">
      <w:pPr>
        <w:pStyle w:val="Odstavekseznama"/>
        <w:jc w:val="both"/>
      </w:pPr>
      <w:r w:rsidRPr="006F6883">
        <w:t>EN</w:t>
      </w:r>
      <w:r>
        <w:t xml:space="preserve"> </w:t>
      </w:r>
      <w:r w:rsidRPr="006F6883">
        <w:t>15154-1: Varnostne prhe za prvo pomoč - 1. del: Prhe za spiranje telesa s stalnim priključkom na vodovod v laboratorijih</w:t>
      </w:r>
    </w:p>
    <w:p w14:paraId="3E477862" w14:textId="77777777" w:rsidR="0070036F" w:rsidRPr="006F6883" w:rsidRDefault="0070036F" w:rsidP="0070036F">
      <w:pPr>
        <w:jc w:val="both"/>
      </w:pPr>
    </w:p>
    <w:p w14:paraId="56E22928" w14:textId="77777777" w:rsidR="0070036F" w:rsidRPr="004C61BB" w:rsidRDefault="0070036F" w:rsidP="0070036F">
      <w:pPr>
        <w:pStyle w:val="Odstavekseznama"/>
        <w:numPr>
          <w:ilvl w:val="0"/>
          <w:numId w:val="23"/>
        </w:numPr>
        <w:jc w:val="both"/>
        <w:rPr>
          <w:b/>
          <w:bCs/>
        </w:rPr>
      </w:pPr>
      <w:r w:rsidRPr="004C61BB">
        <w:rPr>
          <w:b/>
          <w:bCs/>
        </w:rPr>
        <w:t>Varnostne prhe za oči</w:t>
      </w:r>
    </w:p>
    <w:p w14:paraId="3D51D067" w14:textId="77777777" w:rsidR="0070036F" w:rsidRPr="006F6883" w:rsidRDefault="0070036F" w:rsidP="0070036F">
      <w:pPr>
        <w:pStyle w:val="Odstavekseznama"/>
        <w:jc w:val="both"/>
      </w:pPr>
      <w:r w:rsidRPr="006F6883">
        <w:t>EN 15154-2: Varnostne prhe za prvo pomoč - 2. del: Pripomočki za spiranje oči s stalnim priključkom na vodovod</w:t>
      </w:r>
    </w:p>
    <w:p w14:paraId="06B4D657" w14:textId="77777777" w:rsidR="0070036F" w:rsidRPr="006F6883" w:rsidRDefault="0070036F" w:rsidP="0070036F">
      <w:pPr>
        <w:jc w:val="both"/>
      </w:pPr>
    </w:p>
    <w:p w14:paraId="628F6FB1" w14:textId="77777777" w:rsidR="0070036F" w:rsidRPr="004C61BB" w:rsidRDefault="0070036F" w:rsidP="0070036F">
      <w:pPr>
        <w:pStyle w:val="Odstavekseznama"/>
        <w:numPr>
          <w:ilvl w:val="0"/>
          <w:numId w:val="23"/>
        </w:numPr>
        <w:jc w:val="both"/>
        <w:rPr>
          <w:b/>
          <w:bCs/>
        </w:rPr>
      </w:pPr>
      <w:r w:rsidRPr="004C61BB">
        <w:rPr>
          <w:b/>
          <w:bCs/>
        </w:rPr>
        <w:t>Armature</w:t>
      </w:r>
    </w:p>
    <w:p w14:paraId="33BCB9F6" w14:textId="77777777" w:rsidR="0070036F" w:rsidRDefault="0070036F" w:rsidP="0070036F">
      <w:pPr>
        <w:pStyle w:val="Odstavekseznama"/>
        <w:jc w:val="both"/>
      </w:pPr>
      <w:r w:rsidRPr="006F6883">
        <w:t>EN 13792 – Laboratorijske armature: Barvno označevanje pip in ventilov za uporabo v laboratorijih</w:t>
      </w:r>
    </w:p>
    <w:p w14:paraId="6A36D1FB" w14:textId="77777777" w:rsidR="0070036F" w:rsidRDefault="0070036F" w:rsidP="0070036F">
      <w:pPr>
        <w:pStyle w:val="Odstavekseznama"/>
        <w:jc w:val="both"/>
      </w:pPr>
    </w:p>
    <w:p w14:paraId="54226C30" w14:textId="77777777" w:rsidR="0070036F" w:rsidRPr="00845ED0" w:rsidRDefault="0070036F" w:rsidP="0070036F">
      <w:pPr>
        <w:pStyle w:val="Odstavekseznama"/>
        <w:numPr>
          <w:ilvl w:val="0"/>
          <w:numId w:val="23"/>
        </w:numPr>
        <w:jc w:val="both"/>
        <w:rPr>
          <w:rStyle w:val="ui-provider"/>
          <w:b/>
          <w:bCs/>
        </w:rPr>
      </w:pPr>
      <w:r w:rsidRPr="00845ED0">
        <w:rPr>
          <w:rStyle w:val="ui-provider"/>
          <w:b/>
          <w:bCs/>
        </w:rPr>
        <w:t xml:space="preserve">Adapter </w:t>
      </w:r>
      <w:r>
        <w:rPr>
          <w:rStyle w:val="ui-provider"/>
          <w:b/>
          <w:bCs/>
        </w:rPr>
        <w:t xml:space="preserve">GL18 </w:t>
      </w:r>
      <w:r w:rsidRPr="00845ED0">
        <w:rPr>
          <w:rStyle w:val="ui-provider"/>
          <w:b/>
          <w:bCs/>
        </w:rPr>
        <w:t xml:space="preserve">za nastavek </w:t>
      </w:r>
      <w:r>
        <w:rPr>
          <w:rStyle w:val="ui-provider"/>
          <w:b/>
          <w:bCs/>
        </w:rPr>
        <w:t xml:space="preserve">k </w:t>
      </w:r>
      <w:r w:rsidRPr="00845ED0">
        <w:rPr>
          <w:rStyle w:val="ui-provider"/>
          <w:b/>
          <w:bCs/>
        </w:rPr>
        <w:t xml:space="preserve">armaturi </w:t>
      </w:r>
    </w:p>
    <w:p w14:paraId="479D5DC1" w14:textId="77777777" w:rsidR="0070036F" w:rsidRPr="007F50BF" w:rsidRDefault="0070036F" w:rsidP="0070036F">
      <w:pPr>
        <w:pStyle w:val="Odstavekseznama"/>
        <w:jc w:val="both"/>
        <w:rPr>
          <w:b/>
          <w:bCs/>
        </w:rPr>
      </w:pPr>
      <w:r w:rsidRPr="00845ED0">
        <w:rPr>
          <w:rStyle w:val="ui-provider"/>
        </w:rPr>
        <w:t>DIN-EN-ISO 228-1</w:t>
      </w:r>
    </w:p>
    <w:p w14:paraId="7B2299AA" w14:textId="77777777" w:rsidR="0070036F" w:rsidRDefault="0070036F" w:rsidP="0070036F">
      <w:pPr>
        <w:pStyle w:val="Odstavekseznama"/>
        <w:jc w:val="both"/>
      </w:pPr>
    </w:p>
    <w:p w14:paraId="796E05D1" w14:textId="77777777" w:rsidR="0070036F" w:rsidRPr="00D8381C" w:rsidRDefault="0070036F" w:rsidP="0070036F">
      <w:pPr>
        <w:pStyle w:val="Odstavekseznama"/>
        <w:numPr>
          <w:ilvl w:val="0"/>
          <w:numId w:val="23"/>
        </w:numPr>
        <w:jc w:val="both"/>
        <w:rPr>
          <w:b/>
          <w:bCs/>
        </w:rPr>
      </w:pPr>
      <w:r w:rsidRPr="00D8381C">
        <w:rPr>
          <w:b/>
          <w:bCs/>
        </w:rPr>
        <w:t>Laboratorijski stoli</w:t>
      </w:r>
      <w:r>
        <w:rPr>
          <w:b/>
          <w:bCs/>
        </w:rPr>
        <w:t xml:space="preserve"> za čiste prostore</w:t>
      </w:r>
    </w:p>
    <w:p w14:paraId="0CE214E5" w14:textId="77777777" w:rsidR="0070036F" w:rsidRDefault="0070036F" w:rsidP="0070036F">
      <w:pPr>
        <w:pStyle w:val="Odstavekseznama"/>
        <w:jc w:val="both"/>
      </w:pPr>
      <w:r>
        <w:t>ISO 14644-1 razred 3+ (</w:t>
      </w:r>
      <w:r w:rsidRPr="00A60AFE">
        <w:t xml:space="preserve">kot npr. stoli proizvajalca </w:t>
      </w:r>
      <w:proofErr w:type="spellStart"/>
      <w:r w:rsidRPr="00A60AFE">
        <w:t>Bimos</w:t>
      </w:r>
      <w:proofErr w:type="spellEnd"/>
      <w:r>
        <w:t xml:space="preserve">; </w:t>
      </w:r>
      <w:proofErr w:type="spellStart"/>
      <w:r w:rsidRPr="00A60AFE">
        <w:t>Cleanroom</w:t>
      </w:r>
      <w:proofErr w:type="spellEnd"/>
      <w:r w:rsidRPr="00A60AFE">
        <w:t xml:space="preserve"> Plus, </w:t>
      </w:r>
      <w:proofErr w:type="spellStart"/>
      <w:r w:rsidRPr="00A60AFE">
        <w:t>Cleanroom</w:t>
      </w:r>
      <w:proofErr w:type="spellEnd"/>
      <w:r w:rsidRPr="00A60AFE">
        <w:t xml:space="preserve"> </w:t>
      </w:r>
      <w:proofErr w:type="spellStart"/>
      <w:r w:rsidRPr="00A60AFE">
        <w:t>Basic</w:t>
      </w:r>
      <w:proofErr w:type="spellEnd"/>
      <w:r w:rsidRPr="00A60AFE">
        <w:t xml:space="preserve">, </w:t>
      </w:r>
      <w:proofErr w:type="spellStart"/>
      <w:r w:rsidRPr="00A60AFE">
        <w:t>Cleanroom</w:t>
      </w:r>
      <w:proofErr w:type="spellEnd"/>
      <w:r w:rsidRPr="00A60AFE">
        <w:t xml:space="preserve"> </w:t>
      </w:r>
      <w:proofErr w:type="spellStart"/>
      <w:r w:rsidRPr="00A60AFE">
        <w:t>Stool</w:t>
      </w:r>
      <w:proofErr w:type="spellEnd"/>
      <w:r w:rsidRPr="00A60AFE">
        <w:t>...)</w:t>
      </w:r>
    </w:p>
    <w:p w14:paraId="5848534E" w14:textId="77777777" w:rsidR="0070036F" w:rsidRPr="006F6883" w:rsidRDefault="0070036F" w:rsidP="0070036F">
      <w:pPr>
        <w:pStyle w:val="Odstavekseznama"/>
        <w:jc w:val="both"/>
      </w:pPr>
    </w:p>
    <w:p w14:paraId="69B0C76D" w14:textId="77777777" w:rsidR="0070036F" w:rsidRDefault="0070036F" w:rsidP="0070036F">
      <w:pPr>
        <w:jc w:val="both"/>
      </w:pPr>
    </w:p>
    <w:p w14:paraId="3DDF969C" w14:textId="77777777" w:rsidR="0070036F" w:rsidRPr="009F3DFE" w:rsidRDefault="0070036F" w:rsidP="0070036F">
      <w:pPr>
        <w:pStyle w:val="Odstavekseznama"/>
        <w:numPr>
          <w:ilvl w:val="0"/>
          <w:numId w:val="24"/>
        </w:numPr>
        <w:jc w:val="both"/>
        <w:rPr>
          <w:b/>
          <w:bCs/>
          <w:sz w:val="24"/>
        </w:rPr>
      </w:pPr>
      <w:r w:rsidRPr="009F3DFE">
        <w:rPr>
          <w:b/>
          <w:bCs/>
          <w:sz w:val="24"/>
        </w:rPr>
        <w:t xml:space="preserve">LABORATORIJSKO POHIŠTVO </w:t>
      </w:r>
    </w:p>
    <w:p w14:paraId="45A1BBBC" w14:textId="77777777" w:rsidR="0070036F" w:rsidRPr="00DA456F" w:rsidRDefault="0070036F" w:rsidP="0070036F">
      <w:pPr>
        <w:ind w:left="360"/>
        <w:jc w:val="both"/>
      </w:pPr>
      <w:r w:rsidRPr="00DA456F">
        <w:t>Mora izpolnjevati naslednje tehnične lastnosti:</w:t>
      </w:r>
    </w:p>
    <w:p w14:paraId="68ABE5B3" w14:textId="77777777" w:rsidR="0070036F" w:rsidRDefault="0070036F" w:rsidP="0070036F">
      <w:pPr>
        <w:jc w:val="both"/>
        <w:rPr>
          <w:u w:val="single"/>
        </w:rPr>
      </w:pPr>
    </w:p>
    <w:p w14:paraId="2597EC08" w14:textId="77777777" w:rsidR="0070036F" w:rsidRPr="00911FFA" w:rsidRDefault="0070036F" w:rsidP="0070036F">
      <w:pPr>
        <w:jc w:val="both"/>
        <w:rPr>
          <w:u w:val="single"/>
        </w:rPr>
      </w:pPr>
      <w:r w:rsidRPr="00911FFA">
        <w:rPr>
          <w:u w:val="single"/>
        </w:rPr>
        <w:t xml:space="preserve">STANDARDNE MERE </w:t>
      </w:r>
    </w:p>
    <w:p w14:paraId="5046A6E1" w14:textId="77777777" w:rsidR="0070036F" w:rsidRPr="00911FFA" w:rsidRDefault="0070036F" w:rsidP="0070036F">
      <w:pPr>
        <w:jc w:val="both"/>
      </w:pPr>
      <w:r w:rsidRPr="00911FFA">
        <w:t>Delovn</w:t>
      </w:r>
      <w:r>
        <w:t>i</w:t>
      </w:r>
      <w:r w:rsidRPr="00911FFA">
        <w:t xml:space="preserve"> p</w:t>
      </w:r>
      <w:r>
        <w:t>ulti</w:t>
      </w:r>
      <w:r w:rsidRPr="00911FFA">
        <w:t xml:space="preserve"> (stoječe delo): višina 90 </w:t>
      </w:r>
      <w:r>
        <w:t>c</w:t>
      </w:r>
      <w:r w:rsidRPr="00911FFA">
        <w:t>m</w:t>
      </w:r>
    </w:p>
    <w:p w14:paraId="417CD384" w14:textId="77777777" w:rsidR="0070036F" w:rsidRPr="00911FFA" w:rsidRDefault="0070036F" w:rsidP="0070036F">
      <w:pPr>
        <w:jc w:val="both"/>
      </w:pPr>
      <w:r w:rsidRPr="00911FFA">
        <w:t>Delovn</w:t>
      </w:r>
      <w:r>
        <w:t>i pulti</w:t>
      </w:r>
      <w:r w:rsidRPr="00911FFA">
        <w:t xml:space="preserve"> (sedeče delo): višina 75 </w:t>
      </w:r>
      <w:r>
        <w:t>c</w:t>
      </w:r>
      <w:r w:rsidRPr="00911FFA">
        <w:t>m</w:t>
      </w:r>
    </w:p>
    <w:p w14:paraId="6CCB3742" w14:textId="77777777" w:rsidR="0070036F" w:rsidRPr="00911FFA" w:rsidRDefault="0070036F" w:rsidP="0070036F">
      <w:pPr>
        <w:jc w:val="both"/>
      </w:pPr>
      <w:r w:rsidRPr="00911FFA">
        <w:t xml:space="preserve">Globina pultov in </w:t>
      </w:r>
      <w:proofErr w:type="spellStart"/>
      <w:r w:rsidRPr="00911FFA">
        <w:t>podpultnih</w:t>
      </w:r>
      <w:proofErr w:type="spellEnd"/>
      <w:r w:rsidRPr="00911FFA">
        <w:t xml:space="preserve"> omar: različno, </w:t>
      </w:r>
      <w:r>
        <w:t>navedeno</w:t>
      </w:r>
      <w:r w:rsidRPr="00911FFA">
        <w:t xml:space="preserve"> pri posameznem kosu pohištva</w:t>
      </w:r>
      <w:r>
        <w:t xml:space="preserve"> (glej: »Rekapitulacija – ponudbeni predračun« v .</w:t>
      </w:r>
      <w:proofErr w:type="spellStart"/>
      <w:r>
        <w:t>xls</w:t>
      </w:r>
      <w:proofErr w:type="spellEnd"/>
      <w:r>
        <w:t xml:space="preserve"> formatu)</w:t>
      </w:r>
    </w:p>
    <w:p w14:paraId="4B13C3AE" w14:textId="77777777" w:rsidR="0070036F" w:rsidRPr="00911FFA" w:rsidRDefault="0070036F" w:rsidP="0070036F">
      <w:pPr>
        <w:jc w:val="both"/>
      </w:pPr>
      <w:r w:rsidRPr="00911FFA">
        <w:t xml:space="preserve">Globina visečih omaric: 35 </w:t>
      </w:r>
      <w:r>
        <w:t>c</w:t>
      </w:r>
      <w:r w:rsidRPr="00911FFA">
        <w:t>m</w:t>
      </w:r>
    </w:p>
    <w:p w14:paraId="5046C8D8" w14:textId="77777777" w:rsidR="0070036F" w:rsidRDefault="0070036F" w:rsidP="0070036F">
      <w:pPr>
        <w:jc w:val="both"/>
        <w:rPr>
          <w:color w:val="FF0000"/>
          <w:u w:val="single"/>
        </w:rPr>
      </w:pPr>
    </w:p>
    <w:p w14:paraId="4693F01E" w14:textId="77777777" w:rsidR="0070036F" w:rsidRPr="001E1874" w:rsidRDefault="0070036F" w:rsidP="0070036F">
      <w:pPr>
        <w:jc w:val="both"/>
        <w:rPr>
          <w:u w:val="single"/>
        </w:rPr>
      </w:pPr>
      <w:r w:rsidRPr="001E1874">
        <w:rPr>
          <w:u w:val="single"/>
        </w:rPr>
        <w:t>MATERIALI IN BARVE</w:t>
      </w:r>
    </w:p>
    <w:p w14:paraId="346F8D16" w14:textId="77777777" w:rsidR="0070036F" w:rsidRPr="001E1874" w:rsidRDefault="0070036F" w:rsidP="0070036F">
      <w:pPr>
        <w:jc w:val="both"/>
      </w:pPr>
      <w:r w:rsidRPr="001E1874">
        <w:t xml:space="preserve">material pohištva: oplemeniten </w:t>
      </w:r>
      <w:proofErr w:type="spellStart"/>
      <w:r w:rsidRPr="001E1874">
        <w:t>iveral</w:t>
      </w:r>
      <w:proofErr w:type="spellEnd"/>
      <w:r w:rsidRPr="001E1874">
        <w:t xml:space="preserve"> (fronte </w:t>
      </w:r>
      <w:proofErr w:type="spellStart"/>
      <w:r w:rsidRPr="001E1874">
        <w:t>premium</w:t>
      </w:r>
      <w:proofErr w:type="spellEnd"/>
      <w:r w:rsidRPr="001E1874">
        <w:t xml:space="preserve"> kakovosti, razred E1), </w:t>
      </w:r>
      <w:r>
        <w:t>kovina (prašno barvana)</w:t>
      </w:r>
      <w:r w:rsidRPr="001E1874">
        <w:t xml:space="preserve">, </w:t>
      </w:r>
      <w:proofErr w:type="spellStart"/>
      <w:r w:rsidRPr="001E1874">
        <w:t>inox</w:t>
      </w:r>
      <w:proofErr w:type="spellEnd"/>
      <w:r w:rsidRPr="001E1874">
        <w:t>, matirano steklo</w:t>
      </w:r>
      <w:r>
        <w:t xml:space="preserve">, </w:t>
      </w:r>
      <w:proofErr w:type="spellStart"/>
      <w:r>
        <w:t>ultrapas</w:t>
      </w:r>
      <w:proofErr w:type="spellEnd"/>
      <w:r w:rsidRPr="001E1874">
        <w:t>. Vrsta materiala naveden</w:t>
      </w:r>
      <w:r>
        <w:t>a</w:t>
      </w:r>
      <w:r w:rsidRPr="001E1874">
        <w:t xml:space="preserve"> pri posameznem kosu pohištva</w:t>
      </w:r>
      <w:r>
        <w:t xml:space="preserve"> (glej: »Rekapitulacija – ponudbeni predračun« v .</w:t>
      </w:r>
      <w:proofErr w:type="spellStart"/>
      <w:r>
        <w:t>xls</w:t>
      </w:r>
      <w:proofErr w:type="spellEnd"/>
      <w:r>
        <w:t xml:space="preserve"> formatu)</w:t>
      </w:r>
    </w:p>
    <w:p w14:paraId="368444D5" w14:textId="77777777" w:rsidR="0070036F" w:rsidRPr="001E1874" w:rsidRDefault="0070036F" w:rsidP="0070036F">
      <w:pPr>
        <w:pStyle w:val="Odstavekseznama"/>
        <w:numPr>
          <w:ilvl w:val="0"/>
          <w:numId w:val="36"/>
        </w:numPr>
        <w:jc w:val="both"/>
      </w:pPr>
      <w:r w:rsidRPr="001E1874">
        <w:t>barva pohištva (korpusi in fronte pohištvenih elementov): bela</w:t>
      </w:r>
    </w:p>
    <w:p w14:paraId="0B516FEE" w14:textId="77777777" w:rsidR="0070036F" w:rsidRPr="001E1874" w:rsidRDefault="0070036F" w:rsidP="0070036F">
      <w:pPr>
        <w:pStyle w:val="Odstavekseznama"/>
        <w:numPr>
          <w:ilvl w:val="0"/>
          <w:numId w:val="36"/>
        </w:numPr>
        <w:jc w:val="both"/>
      </w:pPr>
      <w:r w:rsidRPr="001E1874">
        <w:t>MDF okrasna letev pod delovno ploščo, zaščitena z lakom, barva: podobno kot RAL 7001</w:t>
      </w:r>
    </w:p>
    <w:p w14:paraId="4E3FBB0D" w14:textId="77777777" w:rsidR="0070036F" w:rsidRPr="001E1874" w:rsidRDefault="0070036F" w:rsidP="0070036F">
      <w:pPr>
        <w:pStyle w:val="Odstavekseznama"/>
        <w:numPr>
          <w:ilvl w:val="0"/>
          <w:numId w:val="36"/>
        </w:numPr>
        <w:jc w:val="both"/>
      </w:pPr>
      <w:r w:rsidRPr="001E1874">
        <w:t>ročaji: kovina, prašno barvano, barva: podobno kot RAL 7001</w:t>
      </w:r>
      <w:r>
        <w:t>, tip ročajev pred dobavo uskladiti z naročnikom</w:t>
      </w:r>
    </w:p>
    <w:p w14:paraId="7DF7C766" w14:textId="77777777" w:rsidR="0070036F" w:rsidRDefault="0070036F" w:rsidP="0070036F">
      <w:pPr>
        <w:pStyle w:val="Odstavekseznama"/>
        <w:numPr>
          <w:ilvl w:val="0"/>
          <w:numId w:val="36"/>
        </w:numPr>
        <w:jc w:val="both"/>
      </w:pPr>
      <w:r w:rsidRPr="001E1874">
        <w:t>podnožje: kovinsko, barva: podobno kot RAL 7001</w:t>
      </w:r>
    </w:p>
    <w:p w14:paraId="25A9808E" w14:textId="77777777" w:rsidR="0070036F" w:rsidRPr="001E1874" w:rsidRDefault="0070036F" w:rsidP="0070036F">
      <w:pPr>
        <w:pStyle w:val="Odstavekseznama"/>
        <w:numPr>
          <w:ilvl w:val="0"/>
          <w:numId w:val="36"/>
        </w:numPr>
        <w:jc w:val="both"/>
      </w:pPr>
      <w:r>
        <w:t>izbiro barve po RAL lestvici pred dobavo uskladiti z naročnikom</w:t>
      </w:r>
    </w:p>
    <w:p w14:paraId="72B57BA9" w14:textId="77777777" w:rsidR="0070036F" w:rsidRDefault="0070036F" w:rsidP="0070036F">
      <w:pPr>
        <w:jc w:val="both"/>
        <w:rPr>
          <w:color w:val="FF0000"/>
        </w:rPr>
      </w:pPr>
    </w:p>
    <w:p w14:paraId="3755E573" w14:textId="77777777" w:rsidR="0070036F" w:rsidRPr="00992AFD" w:rsidRDefault="0070036F" w:rsidP="0070036F">
      <w:pPr>
        <w:jc w:val="both"/>
        <w:rPr>
          <w:u w:val="single"/>
        </w:rPr>
      </w:pPr>
      <w:r w:rsidRPr="00992AFD">
        <w:rPr>
          <w:u w:val="single"/>
        </w:rPr>
        <w:t>IZVEDBA</w:t>
      </w:r>
    </w:p>
    <w:p w14:paraId="75504BB5" w14:textId="77777777" w:rsidR="0070036F" w:rsidRPr="00C27FB9" w:rsidRDefault="0070036F" w:rsidP="0070036F">
      <w:pPr>
        <w:jc w:val="both"/>
        <w:rPr>
          <w:u w:val="single"/>
        </w:rPr>
      </w:pPr>
      <w:r w:rsidRPr="00C27FB9">
        <w:rPr>
          <w:u w:val="single"/>
        </w:rPr>
        <w:t xml:space="preserve">Ogrodje in fronte: </w:t>
      </w:r>
    </w:p>
    <w:p w14:paraId="24756447" w14:textId="77777777" w:rsidR="0070036F" w:rsidRDefault="0070036F" w:rsidP="0070036F">
      <w:pPr>
        <w:pStyle w:val="Odstavekseznama"/>
        <w:numPr>
          <w:ilvl w:val="0"/>
          <w:numId w:val="45"/>
        </w:numPr>
        <w:jc w:val="both"/>
      </w:pPr>
      <w:proofErr w:type="spellStart"/>
      <w:r w:rsidRPr="00992AFD">
        <w:t>iver</w:t>
      </w:r>
      <w:r>
        <w:t>al</w:t>
      </w:r>
      <w:proofErr w:type="spellEnd"/>
      <w:r w:rsidRPr="00992AFD">
        <w:t xml:space="preserve"> debelina 18-19 mm (navedeno pri vsakem kosu pohištva</w:t>
      </w:r>
      <w:r>
        <w:t>, glej: »Rekapitulacija – ponudbeni predračun« v .</w:t>
      </w:r>
      <w:proofErr w:type="spellStart"/>
      <w:r>
        <w:t>xls</w:t>
      </w:r>
      <w:proofErr w:type="spellEnd"/>
      <w:r>
        <w:t xml:space="preserve"> formatu), odporen proti vlagi, primeren za laboratorije</w:t>
      </w:r>
    </w:p>
    <w:p w14:paraId="4694C5A5" w14:textId="77777777" w:rsidR="0070036F" w:rsidRDefault="0070036F" w:rsidP="0070036F">
      <w:pPr>
        <w:pStyle w:val="Odstavekseznama"/>
        <w:numPr>
          <w:ilvl w:val="0"/>
          <w:numId w:val="45"/>
        </w:numPr>
        <w:jc w:val="both"/>
      </w:pPr>
      <w:r>
        <w:lastRenderedPageBreak/>
        <w:t>kovina, prašno barvana</w:t>
      </w:r>
      <w:r w:rsidRPr="00992AFD">
        <w:t xml:space="preserve"> (navedeno pri vsakem kosu pohištva</w:t>
      </w:r>
      <w:r>
        <w:t>, glej: »Rekapitulacija – ponudbeni predračun« v .</w:t>
      </w:r>
      <w:proofErr w:type="spellStart"/>
      <w:r>
        <w:t>xls</w:t>
      </w:r>
      <w:proofErr w:type="spellEnd"/>
      <w:r>
        <w:t xml:space="preserve"> formatu)</w:t>
      </w:r>
    </w:p>
    <w:p w14:paraId="546F1A37" w14:textId="77777777" w:rsidR="0070036F" w:rsidRDefault="0070036F" w:rsidP="0070036F">
      <w:pPr>
        <w:pStyle w:val="Odstavekseznama"/>
        <w:numPr>
          <w:ilvl w:val="0"/>
          <w:numId w:val="45"/>
        </w:numPr>
        <w:jc w:val="both"/>
      </w:pPr>
      <w:proofErr w:type="spellStart"/>
      <w:r w:rsidRPr="00992AFD">
        <w:t>inox</w:t>
      </w:r>
      <w:proofErr w:type="spellEnd"/>
      <w:r w:rsidRPr="00992AFD">
        <w:t xml:space="preserve"> (navedeno pri vsakem kosu pohištva</w:t>
      </w:r>
      <w:r>
        <w:t>, glej: »Rekapitulacija – ponudbeni predračun« v .</w:t>
      </w:r>
      <w:proofErr w:type="spellStart"/>
      <w:r>
        <w:t>xls</w:t>
      </w:r>
      <w:proofErr w:type="spellEnd"/>
      <w:r>
        <w:t xml:space="preserve"> formatu)</w:t>
      </w:r>
    </w:p>
    <w:p w14:paraId="4BAFC352" w14:textId="77777777" w:rsidR="0070036F" w:rsidRDefault="0070036F" w:rsidP="0070036F">
      <w:pPr>
        <w:jc w:val="both"/>
        <w:rPr>
          <w:u w:val="single"/>
        </w:rPr>
      </w:pPr>
    </w:p>
    <w:p w14:paraId="30E506EB" w14:textId="77777777" w:rsidR="0070036F" w:rsidRDefault="0070036F" w:rsidP="0070036F">
      <w:pPr>
        <w:jc w:val="both"/>
      </w:pPr>
      <w:r w:rsidRPr="00992AFD">
        <w:rPr>
          <w:u w:val="single"/>
        </w:rPr>
        <w:t>Hrbtišče</w:t>
      </w:r>
      <w:r w:rsidRPr="00992AFD">
        <w:t>: pod</w:t>
      </w:r>
      <w:r>
        <w:t xml:space="preserve"> </w:t>
      </w:r>
      <w:r w:rsidRPr="00992AFD">
        <w:t>pultni elementi</w:t>
      </w:r>
      <w:r>
        <w:t xml:space="preserve">, kjer je to potrebno </w:t>
      </w:r>
      <w:r w:rsidRPr="00992AFD">
        <w:t>za dostop do instalacij</w:t>
      </w:r>
      <w:r>
        <w:t>,</w:t>
      </w:r>
      <w:r w:rsidRPr="00992AFD">
        <w:t xml:space="preserve"> </w:t>
      </w:r>
      <w:r>
        <w:t xml:space="preserve">morajo imeti </w:t>
      </w:r>
      <w:r w:rsidRPr="00992AFD">
        <w:t>snemljiv hrbet ali vratca</w:t>
      </w:r>
    </w:p>
    <w:p w14:paraId="5D472EF3" w14:textId="77777777" w:rsidR="0070036F" w:rsidRDefault="0070036F" w:rsidP="0070036F">
      <w:pPr>
        <w:jc w:val="both"/>
        <w:rPr>
          <w:u w:val="single"/>
        </w:rPr>
      </w:pPr>
    </w:p>
    <w:p w14:paraId="0EE1085B" w14:textId="77777777" w:rsidR="0070036F" w:rsidRPr="007C6C2D" w:rsidRDefault="0070036F" w:rsidP="0070036F">
      <w:pPr>
        <w:jc w:val="both"/>
      </w:pPr>
      <w:r w:rsidRPr="00992AFD">
        <w:rPr>
          <w:u w:val="single"/>
        </w:rPr>
        <w:t xml:space="preserve">Vidni robovi (pri elementih iz </w:t>
      </w:r>
      <w:proofErr w:type="spellStart"/>
      <w:r w:rsidRPr="00992AFD">
        <w:rPr>
          <w:u w:val="single"/>
        </w:rPr>
        <w:t>iver</w:t>
      </w:r>
      <w:r>
        <w:rPr>
          <w:u w:val="single"/>
        </w:rPr>
        <w:t>ala</w:t>
      </w:r>
      <w:proofErr w:type="spellEnd"/>
      <w:r w:rsidRPr="00992AFD">
        <w:rPr>
          <w:u w:val="single"/>
        </w:rPr>
        <w:t>)</w:t>
      </w:r>
      <w:r w:rsidRPr="007C6C2D">
        <w:t xml:space="preserve">: </w:t>
      </w:r>
      <w:proofErr w:type="spellStart"/>
      <w:r w:rsidRPr="007C6C2D">
        <w:t>ABS</w:t>
      </w:r>
      <w:proofErr w:type="spellEnd"/>
      <w:r w:rsidRPr="007C6C2D">
        <w:t xml:space="preserve">, 2 mm, v barvi </w:t>
      </w:r>
      <w:proofErr w:type="spellStart"/>
      <w:r w:rsidRPr="007C6C2D">
        <w:t>iverala</w:t>
      </w:r>
      <w:proofErr w:type="spellEnd"/>
    </w:p>
    <w:p w14:paraId="6A0A49FF" w14:textId="77777777" w:rsidR="0070036F" w:rsidRPr="007C6C2D" w:rsidRDefault="0070036F" w:rsidP="0070036F">
      <w:pPr>
        <w:jc w:val="both"/>
      </w:pPr>
    </w:p>
    <w:p w14:paraId="27C5ABA8" w14:textId="77777777" w:rsidR="0070036F" w:rsidRPr="007C6C2D" w:rsidRDefault="0070036F" w:rsidP="0070036F">
      <w:pPr>
        <w:jc w:val="both"/>
      </w:pPr>
      <w:r w:rsidRPr="00992AFD">
        <w:rPr>
          <w:u w:val="single"/>
        </w:rPr>
        <w:t xml:space="preserve">Nevidni robovi (pri elementih iz </w:t>
      </w:r>
      <w:proofErr w:type="spellStart"/>
      <w:r w:rsidRPr="00992AFD">
        <w:rPr>
          <w:u w:val="single"/>
        </w:rPr>
        <w:t>iverala</w:t>
      </w:r>
      <w:proofErr w:type="spellEnd"/>
      <w:r w:rsidRPr="00992AFD">
        <w:rPr>
          <w:u w:val="single"/>
        </w:rPr>
        <w:t>)</w:t>
      </w:r>
      <w:r w:rsidRPr="007C6C2D">
        <w:t xml:space="preserve">: </w:t>
      </w:r>
      <w:proofErr w:type="spellStart"/>
      <w:r w:rsidRPr="007C6C2D">
        <w:t>ABS</w:t>
      </w:r>
      <w:proofErr w:type="spellEnd"/>
      <w:r w:rsidRPr="007C6C2D">
        <w:t xml:space="preserve">, 1 mm, v barvi </w:t>
      </w:r>
      <w:proofErr w:type="spellStart"/>
      <w:r w:rsidRPr="007C6C2D">
        <w:t>iverala</w:t>
      </w:r>
      <w:proofErr w:type="spellEnd"/>
    </w:p>
    <w:p w14:paraId="655714B6" w14:textId="77777777" w:rsidR="0070036F" w:rsidRDefault="0070036F" w:rsidP="0070036F">
      <w:pPr>
        <w:jc w:val="both"/>
        <w:rPr>
          <w:highlight w:val="green"/>
        </w:rPr>
      </w:pPr>
    </w:p>
    <w:p w14:paraId="58C26B4C" w14:textId="77777777" w:rsidR="0070036F" w:rsidRPr="00992AFD" w:rsidRDefault="0070036F" w:rsidP="0070036F">
      <w:pPr>
        <w:jc w:val="both"/>
      </w:pPr>
      <w:r>
        <w:rPr>
          <w:u w:val="single"/>
        </w:rPr>
        <w:t>Predali:</w:t>
      </w:r>
      <w:r w:rsidRPr="00992AFD">
        <w:t xml:space="preserve"> z vgrajenim blažilcem za mehko zapiranje, nosilnost 40 kg </w:t>
      </w:r>
    </w:p>
    <w:p w14:paraId="359B3301" w14:textId="77777777" w:rsidR="0070036F" w:rsidRDefault="0070036F" w:rsidP="0070036F">
      <w:pPr>
        <w:jc w:val="both"/>
      </w:pPr>
    </w:p>
    <w:p w14:paraId="1E007286" w14:textId="77777777" w:rsidR="0070036F" w:rsidRPr="00992AFD" w:rsidRDefault="0070036F" w:rsidP="0070036F">
      <w:pPr>
        <w:jc w:val="both"/>
      </w:pPr>
      <w:r w:rsidRPr="00EC098B">
        <w:rPr>
          <w:u w:val="single"/>
        </w:rPr>
        <w:t>Police</w:t>
      </w:r>
      <w:r w:rsidRPr="00992AFD">
        <w:t xml:space="preserve">: </w:t>
      </w:r>
      <w:r>
        <w:t xml:space="preserve">nastavljive po </w:t>
      </w:r>
      <w:r w:rsidRPr="00992AFD">
        <w:t>višin</w:t>
      </w:r>
      <w:r>
        <w:t>i</w:t>
      </w:r>
      <w:r w:rsidRPr="00992AFD">
        <w:t>, s sistemom proti nenamernemu izvlečenju</w:t>
      </w:r>
    </w:p>
    <w:p w14:paraId="12364B42" w14:textId="77777777" w:rsidR="0070036F" w:rsidRPr="00992AFD" w:rsidRDefault="0070036F" w:rsidP="0070036F">
      <w:pPr>
        <w:jc w:val="both"/>
      </w:pPr>
    </w:p>
    <w:p w14:paraId="47F1EEE1" w14:textId="77777777" w:rsidR="0070036F" w:rsidRDefault="0070036F" w:rsidP="0070036F">
      <w:pPr>
        <w:jc w:val="both"/>
      </w:pPr>
      <w:r w:rsidRPr="00EC098B">
        <w:rPr>
          <w:u w:val="single"/>
        </w:rPr>
        <w:t>Odmičn</w:t>
      </w:r>
      <w:r>
        <w:rPr>
          <w:u w:val="single"/>
        </w:rPr>
        <w:t>e</w:t>
      </w:r>
      <w:r w:rsidRPr="00EC098B">
        <w:rPr>
          <w:u w:val="single"/>
        </w:rPr>
        <w:t xml:space="preserve"> spon</w:t>
      </w:r>
      <w:r>
        <w:rPr>
          <w:u w:val="single"/>
        </w:rPr>
        <w:t>e</w:t>
      </w:r>
      <w:r w:rsidRPr="00992AFD">
        <w:t>: kovin</w:t>
      </w:r>
      <w:r>
        <w:t>ske</w:t>
      </w:r>
      <w:r w:rsidRPr="00992AFD">
        <w:t>, mehko zapiranje</w:t>
      </w:r>
      <w:r>
        <w:t>,</w:t>
      </w:r>
      <w:r w:rsidRPr="00992AFD">
        <w:t xml:space="preserve"> sistem montaže in demontaže na »</w:t>
      </w:r>
      <w:proofErr w:type="spellStart"/>
      <w:r w:rsidRPr="00992AFD">
        <w:t>clip</w:t>
      </w:r>
      <w:proofErr w:type="spellEnd"/>
      <w:r w:rsidRPr="00992AFD">
        <w:t>«</w:t>
      </w:r>
    </w:p>
    <w:p w14:paraId="276607A7" w14:textId="77777777" w:rsidR="0070036F" w:rsidRPr="00992AFD" w:rsidRDefault="0070036F" w:rsidP="0070036F">
      <w:pPr>
        <w:jc w:val="both"/>
      </w:pPr>
    </w:p>
    <w:p w14:paraId="10406A50" w14:textId="77777777" w:rsidR="0070036F" w:rsidRDefault="0070036F" w:rsidP="0070036F">
      <w:pPr>
        <w:jc w:val="both"/>
      </w:pPr>
      <w:r w:rsidRPr="00EC098B">
        <w:rPr>
          <w:u w:val="single"/>
        </w:rPr>
        <w:t xml:space="preserve">Kolesa mobilnih </w:t>
      </w:r>
      <w:r>
        <w:rPr>
          <w:u w:val="single"/>
        </w:rPr>
        <w:t>predalnikov</w:t>
      </w:r>
      <w:r w:rsidRPr="00992AFD">
        <w:t xml:space="preserve">: </w:t>
      </w:r>
    </w:p>
    <w:p w14:paraId="123B2DF9" w14:textId="77777777" w:rsidR="0070036F" w:rsidRPr="00992AFD" w:rsidRDefault="0070036F" w:rsidP="0070036F">
      <w:pPr>
        <w:pStyle w:val="Odstavekseznama"/>
        <w:numPr>
          <w:ilvl w:val="0"/>
          <w:numId w:val="40"/>
        </w:numPr>
        <w:jc w:val="both"/>
      </w:pPr>
      <w:r w:rsidRPr="00992AFD">
        <w:t>dvojna kolesa, mehka tekalna površina, nosilnost 60 kg na kolesce, možnost zaustavitve</w:t>
      </w:r>
      <w:r>
        <w:t xml:space="preserve">; dodatno EDS kolesca v prostorih z interno oznako: </w:t>
      </w:r>
      <w:r w:rsidRPr="00992AFD">
        <w:t>008-</w:t>
      </w:r>
      <w:r>
        <w:t>1, 008-2, 008-3</w:t>
      </w:r>
      <w:r w:rsidRPr="00992AFD">
        <w:t>, 107, 109)</w:t>
      </w:r>
    </w:p>
    <w:p w14:paraId="035F51B3" w14:textId="77777777" w:rsidR="0070036F" w:rsidRPr="00992AFD" w:rsidRDefault="0070036F" w:rsidP="0070036F">
      <w:pPr>
        <w:jc w:val="both"/>
      </w:pPr>
    </w:p>
    <w:p w14:paraId="7ACDE1E4" w14:textId="77777777" w:rsidR="0070036F" w:rsidRDefault="0070036F" w:rsidP="0070036F">
      <w:pPr>
        <w:jc w:val="both"/>
      </w:pPr>
      <w:r w:rsidRPr="00EC098B">
        <w:rPr>
          <w:u w:val="single"/>
        </w:rPr>
        <w:t>Vidni stranski zaključki</w:t>
      </w:r>
      <w:r>
        <w:t xml:space="preserve"> (ličnice)</w:t>
      </w:r>
      <w:r w:rsidRPr="00992AFD">
        <w:t xml:space="preserve">: </w:t>
      </w:r>
    </w:p>
    <w:p w14:paraId="475FEBED" w14:textId="77777777" w:rsidR="0070036F" w:rsidRDefault="0070036F" w:rsidP="0070036F">
      <w:pPr>
        <w:pStyle w:val="Odstavekseznama"/>
        <w:numPr>
          <w:ilvl w:val="0"/>
          <w:numId w:val="42"/>
        </w:numPr>
        <w:jc w:val="both"/>
      </w:pPr>
      <w:proofErr w:type="spellStart"/>
      <w:r w:rsidRPr="00992AFD">
        <w:t>iver</w:t>
      </w:r>
      <w:r>
        <w:t>al</w:t>
      </w:r>
      <w:proofErr w:type="spellEnd"/>
      <w:r w:rsidRPr="00992AFD">
        <w:t xml:space="preserve"> </w:t>
      </w:r>
      <w:r>
        <w:t xml:space="preserve">pri elementih iz </w:t>
      </w:r>
      <w:proofErr w:type="spellStart"/>
      <w:r>
        <w:t>iverala</w:t>
      </w:r>
      <w:proofErr w:type="spellEnd"/>
    </w:p>
    <w:p w14:paraId="45EAC5EE" w14:textId="77777777" w:rsidR="0070036F" w:rsidRDefault="0070036F" w:rsidP="0070036F">
      <w:pPr>
        <w:pStyle w:val="Odstavekseznama"/>
        <w:numPr>
          <w:ilvl w:val="0"/>
          <w:numId w:val="41"/>
        </w:numPr>
        <w:jc w:val="both"/>
      </w:pPr>
      <w:r>
        <w:t>kovina prašno barvana</w:t>
      </w:r>
      <w:r w:rsidRPr="00992AFD">
        <w:t xml:space="preserve"> </w:t>
      </w:r>
      <w:r>
        <w:t>pri elementih iz kovine</w:t>
      </w:r>
    </w:p>
    <w:p w14:paraId="5AB80557" w14:textId="77777777" w:rsidR="0070036F" w:rsidRPr="00992AFD" w:rsidRDefault="0070036F" w:rsidP="0070036F">
      <w:pPr>
        <w:jc w:val="both"/>
      </w:pPr>
    </w:p>
    <w:p w14:paraId="60B1B830" w14:textId="77777777" w:rsidR="0070036F" w:rsidRPr="002A6216" w:rsidRDefault="0070036F" w:rsidP="0070036F">
      <w:pPr>
        <w:jc w:val="both"/>
        <w:rPr>
          <w:u w:val="single"/>
        </w:rPr>
      </w:pPr>
      <w:r w:rsidRPr="002A6216">
        <w:rPr>
          <w:u w:val="single"/>
        </w:rPr>
        <w:t xml:space="preserve">PODNOŽJE </w:t>
      </w:r>
    </w:p>
    <w:p w14:paraId="1CF4049F" w14:textId="77777777" w:rsidR="0070036F" w:rsidRDefault="0070036F" w:rsidP="0070036F">
      <w:pPr>
        <w:pStyle w:val="Odstavekseznama"/>
        <w:numPr>
          <w:ilvl w:val="0"/>
          <w:numId w:val="45"/>
        </w:numPr>
        <w:jc w:val="both"/>
      </w:pPr>
      <w:r>
        <w:t>J</w:t>
      </w:r>
      <w:r w:rsidRPr="002A6216">
        <w:t>ekleni profili škatlastega prereza 40/60, v obliki črke C, U in A z jeklenimi horizontalnimi povezovalnimi prečkami</w:t>
      </w:r>
      <w:r>
        <w:t xml:space="preserve">, </w:t>
      </w:r>
      <w:r w:rsidRPr="002A6216">
        <w:t xml:space="preserve">z višinsko nastavljivimi </w:t>
      </w:r>
      <w:proofErr w:type="spellStart"/>
      <w:r w:rsidRPr="002A6216">
        <w:t>nivelirnimi</w:t>
      </w:r>
      <w:proofErr w:type="spellEnd"/>
      <w:r w:rsidRPr="002A6216">
        <w:t xml:space="preserve"> nogicami</w:t>
      </w:r>
      <w:r>
        <w:t xml:space="preserve"> / čepi</w:t>
      </w:r>
      <w:r w:rsidRPr="002A6216">
        <w:t xml:space="preserve"> (</w:t>
      </w:r>
      <w:r>
        <w:t xml:space="preserve">vrsta podnožja </w:t>
      </w:r>
      <w:r w:rsidRPr="002A6216">
        <w:t>naveden</w:t>
      </w:r>
      <w:r>
        <w:t>a</w:t>
      </w:r>
      <w:r w:rsidRPr="002A6216">
        <w:t xml:space="preserve"> pri posameznem kosu pohištva</w:t>
      </w:r>
      <w:r>
        <w:t>, glej: »Rekapitulacija – ponudbeni predračun« v .</w:t>
      </w:r>
      <w:proofErr w:type="spellStart"/>
      <w:r>
        <w:t>xls</w:t>
      </w:r>
      <w:proofErr w:type="spellEnd"/>
      <w:r>
        <w:t xml:space="preserve"> formatu)</w:t>
      </w:r>
    </w:p>
    <w:p w14:paraId="586212EA" w14:textId="77777777" w:rsidR="0070036F" w:rsidRDefault="0070036F" w:rsidP="0070036F">
      <w:pPr>
        <w:jc w:val="both"/>
        <w:rPr>
          <w:color w:val="FF0000"/>
        </w:rPr>
      </w:pPr>
    </w:p>
    <w:p w14:paraId="457C7BF7" w14:textId="77777777" w:rsidR="0070036F" w:rsidRPr="00E74739" w:rsidRDefault="0070036F" w:rsidP="0070036F">
      <w:pPr>
        <w:jc w:val="both"/>
        <w:rPr>
          <w:u w:val="single"/>
        </w:rPr>
      </w:pPr>
      <w:r w:rsidRPr="00E74739">
        <w:rPr>
          <w:u w:val="single"/>
        </w:rPr>
        <w:t>MEDIJSKE CELICE ZA ELEKTRIKO</w:t>
      </w:r>
    </w:p>
    <w:p w14:paraId="53AC8E38" w14:textId="77777777" w:rsidR="0070036F" w:rsidRPr="00E74739" w:rsidRDefault="0070036F" w:rsidP="0070036F">
      <w:pPr>
        <w:pStyle w:val="Odstavekseznama"/>
        <w:numPr>
          <w:ilvl w:val="0"/>
          <w:numId w:val="37"/>
        </w:numPr>
        <w:jc w:val="both"/>
      </w:pPr>
      <w:r w:rsidRPr="00E74739">
        <w:t>material: kovina</w:t>
      </w:r>
    </w:p>
    <w:p w14:paraId="1DD8CBDE" w14:textId="77777777" w:rsidR="0070036F" w:rsidRPr="00E74739" w:rsidRDefault="0070036F" w:rsidP="0070036F">
      <w:pPr>
        <w:pStyle w:val="Odstavekseznama"/>
        <w:numPr>
          <w:ilvl w:val="0"/>
          <w:numId w:val="37"/>
        </w:numPr>
        <w:jc w:val="both"/>
      </w:pPr>
      <w:r w:rsidRPr="00E74739">
        <w:t xml:space="preserve">barva: prašno barvano, podobno kot RAL </w:t>
      </w:r>
      <w:r>
        <w:t>7001</w:t>
      </w:r>
    </w:p>
    <w:p w14:paraId="2111CF1A" w14:textId="77777777" w:rsidR="0070036F" w:rsidRDefault="0070036F" w:rsidP="0070036F">
      <w:pPr>
        <w:jc w:val="both"/>
        <w:rPr>
          <w:color w:val="FF0000"/>
        </w:rPr>
      </w:pPr>
    </w:p>
    <w:p w14:paraId="4342EEEA" w14:textId="77777777" w:rsidR="0070036F" w:rsidRPr="00E47EA5" w:rsidRDefault="0070036F" w:rsidP="0070036F">
      <w:pPr>
        <w:jc w:val="both"/>
        <w:rPr>
          <w:u w:val="single"/>
        </w:rPr>
      </w:pPr>
      <w:r w:rsidRPr="00E47EA5">
        <w:rPr>
          <w:u w:val="single"/>
        </w:rPr>
        <w:t>DELOVN</w:t>
      </w:r>
      <w:r>
        <w:rPr>
          <w:u w:val="single"/>
        </w:rPr>
        <w:t xml:space="preserve">I </w:t>
      </w:r>
      <w:r w:rsidRPr="002B40AF">
        <w:rPr>
          <w:u w:val="single"/>
        </w:rPr>
        <w:t xml:space="preserve">PULTI </w:t>
      </w:r>
    </w:p>
    <w:p w14:paraId="79D45202" w14:textId="77777777" w:rsidR="0070036F" w:rsidRPr="00E47EA5" w:rsidRDefault="0070036F" w:rsidP="0070036F">
      <w:pPr>
        <w:jc w:val="both"/>
        <w:rPr>
          <w:u w:val="single"/>
        </w:rPr>
      </w:pPr>
      <w:r w:rsidRPr="00E47EA5">
        <w:rPr>
          <w:u w:val="single"/>
        </w:rPr>
        <w:t xml:space="preserve">Splošne tehnične lastnosti za vse delovne </w:t>
      </w:r>
      <w:r>
        <w:rPr>
          <w:u w:val="single"/>
        </w:rPr>
        <w:t>pulte</w:t>
      </w:r>
      <w:r w:rsidRPr="00E47EA5">
        <w:rPr>
          <w:u w:val="single"/>
        </w:rPr>
        <w:t xml:space="preserve">: </w:t>
      </w:r>
    </w:p>
    <w:p w14:paraId="615B101C" w14:textId="77777777" w:rsidR="0070036F" w:rsidRPr="00E47EA5" w:rsidRDefault="0070036F" w:rsidP="0070036F">
      <w:pPr>
        <w:pStyle w:val="Odstavekseznama"/>
        <w:numPr>
          <w:ilvl w:val="0"/>
          <w:numId w:val="39"/>
        </w:numPr>
        <w:jc w:val="both"/>
      </w:pPr>
      <w:r w:rsidRPr="00E47EA5">
        <w:t>delovn</w:t>
      </w:r>
      <w:r>
        <w:t>i</w:t>
      </w:r>
      <w:r w:rsidRPr="00E47EA5">
        <w:t xml:space="preserve"> p</w:t>
      </w:r>
      <w:r>
        <w:t>ultu</w:t>
      </w:r>
      <w:r w:rsidRPr="00E47EA5">
        <w:t xml:space="preserve"> morajo biti prilagojen</w:t>
      </w:r>
      <w:r>
        <w:t>i</w:t>
      </w:r>
      <w:r w:rsidRPr="00E47EA5">
        <w:t xml:space="preserve"> dimenzijam prostorov</w:t>
      </w:r>
    </w:p>
    <w:p w14:paraId="7D85E5E6" w14:textId="77777777" w:rsidR="0070036F" w:rsidRPr="00E47EA5" w:rsidRDefault="0070036F" w:rsidP="0070036F">
      <w:pPr>
        <w:pStyle w:val="Odstavekseznama"/>
        <w:numPr>
          <w:ilvl w:val="0"/>
          <w:numId w:val="39"/>
        </w:numPr>
        <w:jc w:val="both"/>
      </w:pPr>
      <w:r w:rsidRPr="00E47EA5">
        <w:t>delovn</w:t>
      </w:r>
      <w:r>
        <w:t>i</w:t>
      </w:r>
      <w:r w:rsidRPr="00E47EA5">
        <w:t xml:space="preserve"> p</w:t>
      </w:r>
      <w:r>
        <w:t>ulti</w:t>
      </w:r>
      <w:r w:rsidRPr="00E47EA5">
        <w:t xml:space="preserve"> morajo vsebovati čim manj spojev</w:t>
      </w:r>
    </w:p>
    <w:p w14:paraId="14D19FB2" w14:textId="77777777" w:rsidR="0070036F" w:rsidRPr="00E47EA5" w:rsidRDefault="0070036F" w:rsidP="0070036F">
      <w:pPr>
        <w:pStyle w:val="Odstavekseznama"/>
        <w:numPr>
          <w:ilvl w:val="0"/>
          <w:numId w:val="39"/>
        </w:numPr>
        <w:jc w:val="both"/>
      </w:pPr>
      <w:r w:rsidRPr="00E47EA5">
        <w:t>vsi spoji morajo biti zatesnjeni s tesnilno maso enake oz. čim bolj podobne barve kot delovn</w:t>
      </w:r>
      <w:r>
        <w:t>i</w:t>
      </w:r>
      <w:r w:rsidRPr="00E47EA5">
        <w:t xml:space="preserve"> p</w:t>
      </w:r>
      <w:r>
        <w:t>ulti</w:t>
      </w:r>
    </w:p>
    <w:p w14:paraId="48E81BF2" w14:textId="77777777" w:rsidR="0070036F" w:rsidRPr="00E47EA5" w:rsidRDefault="0070036F" w:rsidP="0070036F">
      <w:pPr>
        <w:pStyle w:val="Odstavekseznama"/>
        <w:numPr>
          <w:ilvl w:val="0"/>
          <w:numId w:val="39"/>
        </w:numPr>
        <w:jc w:val="both"/>
      </w:pPr>
      <w:r w:rsidRPr="00E47EA5">
        <w:t>tesnilna masa mora biti odporna na kisline in baze</w:t>
      </w:r>
    </w:p>
    <w:p w14:paraId="0B84FA2B" w14:textId="77777777" w:rsidR="0070036F" w:rsidRPr="00E47EA5" w:rsidRDefault="0070036F" w:rsidP="0070036F">
      <w:pPr>
        <w:pStyle w:val="Odstavekseznama"/>
        <w:numPr>
          <w:ilvl w:val="0"/>
          <w:numId w:val="39"/>
        </w:numPr>
        <w:jc w:val="both"/>
      </w:pPr>
      <w:r w:rsidRPr="00E47EA5">
        <w:t>ponudnik mora v ponudbi upoštevati ceno izrezov pri posameznih kosih</w:t>
      </w:r>
    </w:p>
    <w:p w14:paraId="077E02A4" w14:textId="77777777" w:rsidR="0070036F" w:rsidRPr="00E47EA5" w:rsidRDefault="0070036F" w:rsidP="0070036F">
      <w:pPr>
        <w:jc w:val="both"/>
        <w:rPr>
          <w:u w:val="single"/>
        </w:rPr>
      </w:pPr>
    </w:p>
    <w:p w14:paraId="0837F7D7" w14:textId="77777777" w:rsidR="0070036F" w:rsidRPr="00E47EA5" w:rsidRDefault="0070036F" w:rsidP="0070036F">
      <w:pPr>
        <w:jc w:val="both"/>
        <w:rPr>
          <w:u w:val="single"/>
        </w:rPr>
      </w:pPr>
      <w:r w:rsidRPr="00E47EA5">
        <w:rPr>
          <w:u w:val="single"/>
        </w:rPr>
        <w:t>Posebne tehnične lastnosti glede na material delovn</w:t>
      </w:r>
      <w:r>
        <w:rPr>
          <w:u w:val="single"/>
        </w:rPr>
        <w:t>ih</w:t>
      </w:r>
      <w:r w:rsidRPr="00E47EA5">
        <w:rPr>
          <w:u w:val="single"/>
        </w:rPr>
        <w:t xml:space="preserve"> p</w:t>
      </w:r>
      <w:r>
        <w:rPr>
          <w:u w:val="single"/>
        </w:rPr>
        <w:t>ultov</w:t>
      </w:r>
      <w:r w:rsidRPr="00E47EA5">
        <w:rPr>
          <w:u w:val="single"/>
        </w:rPr>
        <w:t>:</w:t>
      </w:r>
    </w:p>
    <w:p w14:paraId="662BB7AA" w14:textId="77777777" w:rsidR="0070036F" w:rsidRPr="00E47EA5" w:rsidRDefault="0070036F" w:rsidP="0070036F">
      <w:pPr>
        <w:pStyle w:val="Odstavekseznama"/>
        <w:numPr>
          <w:ilvl w:val="0"/>
          <w:numId w:val="38"/>
        </w:numPr>
        <w:jc w:val="both"/>
      </w:pPr>
      <w:r w:rsidRPr="00E47EA5">
        <w:t>material: HPL</w:t>
      </w:r>
      <w:r>
        <w:t xml:space="preserve"> </w:t>
      </w:r>
      <w:r w:rsidRPr="00E47EA5">
        <w:t>– debelina 16 mm</w:t>
      </w:r>
      <w:r>
        <w:t xml:space="preserve"> – 20 mm</w:t>
      </w:r>
      <w:r w:rsidRPr="00E47EA5">
        <w:t xml:space="preserve">, barva </w:t>
      </w:r>
      <w:r>
        <w:t>bela</w:t>
      </w:r>
    </w:p>
    <w:p w14:paraId="3631D651" w14:textId="77777777" w:rsidR="0070036F" w:rsidRPr="00E47EA5" w:rsidRDefault="0070036F" w:rsidP="0070036F">
      <w:pPr>
        <w:pStyle w:val="Odstavekseznama"/>
        <w:numPr>
          <w:ilvl w:val="0"/>
          <w:numId w:val="38"/>
        </w:numPr>
        <w:jc w:val="both"/>
      </w:pPr>
      <w:r w:rsidRPr="00E47EA5">
        <w:t>material: INOX – debelina 30 mm</w:t>
      </w:r>
    </w:p>
    <w:p w14:paraId="30F7A7EF" w14:textId="77777777" w:rsidR="0070036F" w:rsidRPr="00E47EA5" w:rsidRDefault="0070036F" w:rsidP="0070036F">
      <w:pPr>
        <w:pStyle w:val="Odstavekseznama"/>
        <w:numPr>
          <w:ilvl w:val="0"/>
          <w:numId w:val="38"/>
        </w:numPr>
        <w:jc w:val="both"/>
      </w:pPr>
      <w:r w:rsidRPr="00E47EA5">
        <w:t xml:space="preserve">material: </w:t>
      </w:r>
      <w:proofErr w:type="spellStart"/>
      <w:r w:rsidRPr="00E47EA5">
        <w:t>Ultrapas</w:t>
      </w:r>
      <w:proofErr w:type="spellEnd"/>
      <w:r w:rsidRPr="00E47EA5">
        <w:t xml:space="preserve"> </w:t>
      </w:r>
      <w:proofErr w:type="spellStart"/>
      <w:r w:rsidRPr="00E47EA5">
        <w:t>postforming</w:t>
      </w:r>
      <w:proofErr w:type="spellEnd"/>
      <w:r w:rsidRPr="00E47EA5">
        <w:t xml:space="preserve"> – debelina 38 mm</w:t>
      </w:r>
      <w:r>
        <w:t xml:space="preserve">, barva bela </w:t>
      </w:r>
    </w:p>
    <w:p w14:paraId="27F252BE" w14:textId="77777777" w:rsidR="0070036F" w:rsidRPr="00E47EA5" w:rsidRDefault="0070036F" w:rsidP="0070036F">
      <w:pPr>
        <w:pStyle w:val="Odstavekseznama"/>
        <w:numPr>
          <w:ilvl w:val="0"/>
          <w:numId w:val="38"/>
        </w:numPr>
        <w:jc w:val="both"/>
      </w:pPr>
      <w:r w:rsidRPr="00E47EA5">
        <w:t xml:space="preserve">material: Monolitna tehnična keramika – debelina </w:t>
      </w:r>
      <w:r>
        <w:t xml:space="preserve">med 25 in </w:t>
      </w:r>
      <w:r w:rsidRPr="00E47EA5">
        <w:t xml:space="preserve">35 mm, s </w:t>
      </w:r>
      <w:proofErr w:type="spellStart"/>
      <w:r w:rsidRPr="00E47EA5">
        <w:t>protirazlivno</w:t>
      </w:r>
      <w:proofErr w:type="spellEnd"/>
      <w:r w:rsidRPr="00E47EA5">
        <w:t xml:space="preserve"> obrobo po celotnem obodu</w:t>
      </w:r>
      <w:r>
        <w:t>, barva bela</w:t>
      </w:r>
    </w:p>
    <w:p w14:paraId="165D117A" w14:textId="77777777" w:rsidR="0070036F" w:rsidRDefault="0070036F" w:rsidP="0070036F">
      <w:pPr>
        <w:jc w:val="both"/>
      </w:pPr>
    </w:p>
    <w:p w14:paraId="0B742F9E" w14:textId="77777777" w:rsidR="0070036F" w:rsidRDefault="0070036F" w:rsidP="0070036F">
      <w:pPr>
        <w:pStyle w:val="Odstavekseznama"/>
        <w:numPr>
          <w:ilvl w:val="0"/>
          <w:numId w:val="24"/>
        </w:numPr>
        <w:jc w:val="both"/>
        <w:rPr>
          <w:b/>
          <w:bCs/>
          <w:sz w:val="24"/>
        </w:rPr>
      </w:pPr>
      <w:r>
        <w:rPr>
          <w:b/>
          <w:bCs/>
          <w:sz w:val="24"/>
        </w:rPr>
        <w:t xml:space="preserve">LABORATORIJSKI </w:t>
      </w:r>
      <w:r w:rsidRPr="009F3DFE">
        <w:rPr>
          <w:b/>
          <w:bCs/>
          <w:sz w:val="24"/>
        </w:rPr>
        <w:t>STOLI</w:t>
      </w:r>
    </w:p>
    <w:p w14:paraId="03538004" w14:textId="77777777" w:rsidR="0070036F" w:rsidRPr="00DA456F" w:rsidRDefault="0070036F" w:rsidP="0070036F">
      <w:pPr>
        <w:pStyle w:val="Odstavekseznama"/>
        <w:ind w:left="360"/>
        <w:jc w:val="both"/>
      </w:pPr>
      <w:r w:rsidRPr="00DA456F">
        <w:t>Morajo izpolnjevati naslednje tehnične lastnosti:</w:t>
      </w:r>
    </w:p>
    <w:p w14:paraId="3562D519" w14:textId="77777777" w:rsidR="0070036F" w:rsidRDefault="0070036F" w:rsidP="0070036F">
      <w:pPr>
        <w:pStyle w:val="Odstavekseznama"/>
        <w:numPr>
          <w:ilvl w:val="0"/>
          <w:numId w:val="21"/>
        </w:numPr>
        <w:jc w:val="both"/>
      </w:pPr>
      <w:r>
        <w:t xml:space="preserve">višina sedišča (za sedeče delo): </w:t>
      </w:r>
      <w:r w:rsidRPr="006F6883">
        <w:t>44</w:t>
      </w:r>
      <w:r>
        <w:t xml:space="preserve"> - </w:t>
      </w:r>
      <w:r w:rsidRPr="006F6883">
        <w:t xml:space="preserve">57 </w:t>
      </w:r>
      <w:r>
        <w:t>c</w:t>
      </w:r>
      <w:r w:rsidRPr="006F6883">
        <w:t>m</w:t>
      </w:r>
    </w:p>
    <w:p w14:paraId="2B95EA0A" w14:textId="77777777" w:rsidR="0070036F" w:rsidRDefault="0070036F" w:rsidP="0070036F">
      <w:pPr>
        <w:pStyle w:val="Odstavekseznama"/>
        <w:numPr>
          <w:ilvl w:val="0"/>
          <w:numId w:val="21"/>
        </w:numPr>
        <w:jc w:val="both"/>
      </w:pPr>
      <w:r>
        <w:t xml:space="preserve">višina sedišča (za stoječe delo): </w:t>
      </w:r>
      <w:r w:rsidRPr="006F6883">
        <w:t>56</w:t>
      </w:r>
      <w:r>
        <w:t xml:space="preserve"> - </w:t>
      </w:r>
      <w:r w:rsidRPr="006F6883">
        <w:t xml:space="preserve">84 </w:t>
      </w:r>
      <w:r>
        <w:t>c</w:t>
      </w:r>
      <w:r w:rsidRPr="006F6883">
        <w:t>m</w:t>
      </w:r>
    </w:p>
    <w:p w14:paraId="314056D4" w14:textId="77777777" w:rsidR="0070036F" w:rsidRDefault="0070036F" w:rsidP="0070036F">
      <w:pPr>
        <w:pStyle w:val="Odstavekseznama"/>
        <w:numPr>
          <w:ilvl w:val="0"/>
          <w:numId w:val="21"/>
        </w:numPr>
        <w:jc w:val="both"/>
      </w:pPr>
      <w:r>
        <w:t>material s</w:t>
      </w:r>
      <w:r w:rsidRPr="006F6883">
        <w:t>ed</w:t>
      </w:r>
      <w:r>
        <w:t>išča</w:t>
      </w:r>
      <w:r w:rsidRPr="006F6883">
        <w:t xml:space="preserve"> in naslonjal</w:t>
      </w:r>
      <w:r>
        <w:t>a</w:t>
      </w:r>
      <w:r w:rsidRPr="006F6883">
        <w:t>: PUR</w:t>
      </w:r>
      <w:r>
        <w:t xml:space="preserve"> </w:t>
      </w:r>
      <w:r w:rsidRPr="006F6883">
        <w:t xml:space="preserve">integralna pena </w:t>
      </w:r>
    </w:p>
    <w:p w14:paraId="0C4FCAA7" w14:textId="77777777" w:rsidR="0070036F" w:rsidRDefault="0070036F" w:rsidP="0070036F">
      <w:pPr>
        <w:pStyle w:val="Odstavekseznama"/>
        <w:numPr>
          <w:ilvl w:val="0"/>
          <w:numId w:val="21"/>
        </w:numPr>
        <w:jc w:val="both"/>
      </w:pPr>
      <w:r>
        <w:t>barva sedišča in naslonjala: črna</w:t>
      </w:r>
    </w:p>
    <w:p w14:paraId="6C1E0EA7" w14:textId="77777777" w:rsidR="0070036F" w:rsidRDefault="0070036F" w:rsidP="0070036F">
      <w:pPr>
        <w:pStyle w:val="Odstavekseznama"/>
        <w:numPr>
          <w:ilvl w:val="0"/>
          <w:numId w:val="21"/>
        </w:numPr>
        <w:jc w:val="both"/>
      </w:pPr>
      <w:r w:rsidRPr="006F6883">
        <w:t>podnožj</w:t>
      </w:r>
      <w:r>
        <w:t>e</w:t>
      </w:r>
      <w:r w:rsidRPr="006F6883">
        <w:t>: kovinsk</w:t>
      </w:r>
      <w:r>
        <w:t>o srebrno</w:t>
      </w:r>
      <w:r w:rsidRPr="006F6883">
        <w:t>, kromiran</w:t>
      </w:r>
      <w:r>
        <w:t>o</w:t>
      </w:r>
    </w:p>
    <w:p w14:paraId="58252064" w14:textId="77777777" w:rsidR="0070036F" w:rsidRDefault="0070036F" w:rsidP="0070036F">
      <w:pPr>
        <w:pStyle w:val="Odstavekseznama"/>
        <w:numPr>
          <w:ilvl w:val="0"/>
          <w:numId w:val="21"/>
        </w:numPr>
        <w:jc w:val="both"/>
      </w:pPr>
      <w:r w:rsidRPr="006F6883">
        <w:t>kolesa: gumirana</w:t>
      </w:r>
      <w:r>
        <w:t>,</w:t>
      </w:r>
      <w:r w:rsidRPr="006F6883">
        <w:t xml:space="preserve"> tekalna površina</w:t>
      </w:r>
    </w:p>
    <w:p w14:paraId="235882C2" w14:textId="77777777" w:rsidR="0070036F" w:rsidRDefault="0070036F" w:rsidP="0070036F">
      <w:pPr>
        <w:pStyle w:val="Odstavekseznama"/>
        <w:numPr>
          <w:ilvl w:val="0"/>
          <w:numId w:val="21"/>
        </w:numPr>
        <w:jc w:val="both"/>
      </w:pPr>
      <w:r>
        <w:t>nastavljiva, brezstopenjska višina sedišča</w:t>
      </w:r>
    </w:p>
    <w:p w14:paraId="159D0B92" w14:textId="77777777" w:rsidR="0070036F" w:rsidRDefault="0070036F" w:rsidP="0070036F">
      <w:pPr>
        <w:pStyle w:val="Odstavekseznama"/>
        <w:numPr>
          <w:ilvl w:val="0"/>
          <w:numId w:val="21"/>
        </w:numPr>
        <w:jc w:val="both"/>
      </w:pPr>
      <w:r w:rsidRPr="006F6883">
        <w:t>nastav</w:t>
      </w:r>
      <w:r>
        <w:t>ljiv</w:t>
      </w:r>
      <w:r w:rsidRPr="006F6883">
        <w:t xml:space="preserve"> naklon</w:t>
      </w:r>
    </w:p>
    <w:p w14:paraId="44D19144" w14:textId="77777777" w:rsidR="0070036F" w:rsidRDefault="0070036F" w:rsidP="0070036F">
      <w:pPr>
        <w:pStyle w:val="Odstavekseznama"/>
        <w:numPr>
          <w:ilvl w:val="0"/>
          <w:numId w:val="34"/>
        </w:numPr>
        <w:jc w:val="both"/>
      </w:pPr>
      <w:r w:rsidRPr="00FB6B5F">
        <w:lastRenderedPageBreak/>
        <w:t>dodatno za stole v čistih prostorih (prostori</w:t>
      </w:r>
      <w:r w:rsidRPr="008B6C12">
        <w:t xml:space="preserve"> z interno oznako: 008-3, 107, 109): specialni stoli za čiste prostore z ESD kolesi </w:t>
      </w:r>
      <w:r>
        <w:t>s posebnim oblazinjenjem, podnožjem in ročkami za nastavljanje višine in naklona (</w:t>
      </w:r>
      <w:r w:rsidRPr="00B566FC">
        <w:t xml:space="preserve">kot npr. stoli proizvajalca </w:t>
      </w:r>
      <w:proofErr w:type="spellStart"/>
      <w:r w:rsidRPr="00B566FC">
        <w:t>Bimos</w:t>
      </w:r>
      <w:proofErr w:type="spellEnd"/>
      <w:r>
        <w:t xml:space="preserve">; </w:t>
      </w:r>
      <w:proofErr w:type="spellStart"/>
      <w:r w:rsidRPr="00B566FC">
        <w:t>Cleanroom</w:t>
      </w:r>
      <w:proofErr w:type="spellEnd"/>
      <w:r w:rsidRPr="00B566FC">
        <w:t xml:space="preserve"> Plus, </w:t>
      </w:r>
      <w:proofErr w:type="spellStart"/>
      <w:r w:rsidRPr="00B566FC">
        <w:t>Cleanroom</w:t>
      </w:r>
      <w:proofErr w:type="spellEnd"/>
      <w:r w:rsidRPr="00B566FC">
        <w:t xml:space="preserve"> </w:t>
      </w:r>
      <w:proofErr w:type="spellStart"/>
      <w:r w:rsidRPr="00B566FC">
        <w:t>Basic</w:t>
      </w:r>
      <w:proofErr w:type="spellEnd"/>
      <w:r w:rsidRPr="00B566FC">
        <w:t xml:space="preserve">, </w:t>
      </w:r>
      <w:proofErr w:type="spellStart"/>
      <w:r w:rsidRPr="00B566FC">
        <w:t>Cleanroom</w:t>
      </w:r>
      <w:proofErr w:type="spellEnd"/>
      <w:r w:rsidRPr="00B566FC">
        <w:t xml:space="preserve"> </w:t>
      </w:r>
      <w:proofErr w:type="spellStart"/>
      <w:r w:rsidRPr="00B566FC">
        <w:t>Stool</w:t>
      </w:r>
      <w:proofErr w:type="spellEnd"/>
      <w:r w:rsidRPr="00B566FC">
        <w:t>...)</w:t>
      </w:r>
    </w:p>
    <w:p w14:paraId="36BEC481" w14:textId="77777777" w:rsidR="0070036F" w:rsidRPr="008B6C12" w:rsidRDefault="0070036F" w:rsidP="0070036F">
      <w:pPr>
        <w:jc w:val="both"/>
      </w:pPr>
    </w:p>
    <w:p w14:paraId="4F856ACB" w14:textId="77777777" w:rsidR="0070036F" w:rsidRDefault="0070036F" w:rsidP="0070036F">
      <w:pPr>
        <w:pStyle w:val="Odstavekseznama"/>
        <w:numPr>
          <w:ilvl w:val="0"/>
          <w:numId w:val="24"/>
        </w:numPr>
        <w:jc w:val="both"/>
        <w:rPr>
          <w:b/>
          <w:bCs/>
          <w:sz w:val="24"/>
        </w:rPr>
      </w:pPr>
      <w:r w:rsidRPr="009F3DFE">
        <w:rPr>
          <w:b/>
          <w:bCs/>
          <w:sz w:val="24"/>
        </w:rPr>
        <w:t>KORITA</w:t>
      </w:r>
      <w:r>
        <w:rPr>
          <w:b/>
          <w:bCs/>
          <w:sz w:val="24"/>
        </w:rPr>
        <w:t xml:space="preserve"> </w:t>
      </w:r>
    </w:p>
    <w:p w14:paraId="4C5ED718" w14:textId="77777777" w:rsidR="0070036F" w:rsidRPr="00DA456F" w:rsidRDefault="0070036F" w:rsidP="0070036F">
      <w:pPr>
        <w:pStyle w:val="Odstavekseznama"/>
        <w:ind w:left="360"/>
        <w:jc w:val="both"/>
      </w:pPr>
      <w:r w:rsidRPr="00DA456F">
        <w:t>Morajo izpolnjevati naslednje tehnične lastnosti:</w:t>
      </w:r>
    </w:p>
    <w:p w14:paraId="6D6E9C64" w14:textId="77777777" w:rsidR="0070036F" w:rsidRPr="00200076" w:rsidRDefault="0070036F" w:rsidP="0070036F">
      <w:pPr>
        <w:pStyle w:val="Odstavekseznama"/>
        <w:numPr>
          <w:ilvl w:val="0"/>
          <w:numId w:val="43"/>
        </w:numPr>
        <w:jc w:val="both"/>
        <w:rPr>
          <w:b/>
          <w:bCs/>
          <w:sz w:val="24"/>
        </w:rPr>
      </w:pPr>
      <w:r>
        <w:t xml:space="preserve">material: </w:t>
      </w:r>
      <w:r w:rsidRPr="006F6883">
        <w:t>monolitn</w:t>
      </w:r>
      <w:r>
        <w:t>a</w:t>
      </w:r>
      <w:r w:rsidRPr="006F6883">
        <w:t xml:space="preserve"> tehničn</w:t>
      </w:r>
      <w:r>
        <w:t>a</w:t>
      </w:r>
      <w:r w:rsidRPr="006F6883">
        <w:t xml:space="preserve"> keramik</w:t>
      </w:r>
      <w:r>
        <w:t>a, barva bela</w:t>
      </w:r>
    </w:p>
    <w:p w14:paraId="47729F04" w14:textId="77777777" w:rsidR="0070036F" w:rsidRDefault="0070036F" w:rsidP="0070036F">
      <w:pPr>
        <w:pStyle w:val="Odstavekseznama"/>
        <w:numPr>
          <w:ilvl w:val="0"/>
          <w:numId w:val="43"/>
        </w:numPr>
        <w:jc w:val="both"/>
        <w:rPr>
          <w:b/>
          <w:bCs/>
          <w:sz w:val="24"/>
        </w:rPr>
      </w:pPr>
      <w:r>
        <w:t>s pripadajočimi sifoni iz polipropilena (dimenzija priključka DN15)</w:t>
      </w:r>
    </w:p>
    <w:p w14:paraId="134B2B81" w14:textId="77777777" w:rsidR="0070036F" w:rsidRDefault="0070036F" w:rsidP="0070036F">
      <w:pPr>
        <w:pStyle w:val="Odstavekseznama"/>
        <w:jc w:val="both"/>
        <w:rPr>
          <w:b/>
          <w:bCs/>
          <w:sz w:val="24"/>
        </w:rPr>
      </w:pPr>
    </w:p>
    <w:p w14:paraId="45D0BF8A" w14:textId="77777777" w:rsidR="0070036F" w:rsidRDefault="0070036F" w:rsidP="0070036F">
      <w:pPr>
        <w:pStyle w:val="Odstavekseznama"/>
        <w:numPr>
          <w:ilvl w:val="0"/>
          <w:numId w:val="24"/>
        </w:numPr>
        <w:jc w:val="both"/>
        <w:rPr>
          <w:b/>
          <w:bCs/>
          <w:sz w:val="24"/>
        </w:rPr>
      </w:pPr>
      <w:r>
        <w:rPr>
          <w:b/>
          <w:bCs/>
          <w:sz w:val="24"/>
        </w:rPr>
        <w:t>VGRADNJA KORIT</w:t>
      </w:r>
    </w:p>
    <w:p w14:paraId="7450FC81" w14:textId="77777777" w:rsidR="0070036F" w:rsidRDefault="0070036F" w:rsidP="0070036F">
      <w:pPr>
        <w:pStyle w:val="Odstavekseznama"/>
        <w:numPr>
          <w:ilvl w:val="0"/>
          <w:numId w:val="44"/>
        </w:numPr>
        <w:jc w:val="both"/>
      </w:pPr>
      <w:r>
        <w:t xml:space="preserve">način vgradnje korita pri pultih iz monolitne tehnične keramike: korito </w:t>
      </w:r>
      <w:r w:rsidRPr="006F6883">
        <w:t>vgrajen</w:t>
      </w:r>
      <w:r>
        <w:t>o</w:t>
      </w:r>
      <w:r w:rsidRPr="006F6883">
        <w:t xml:space="preserve"> v delovn</w:t>
      </w:r>
      <w:r>
        <w:t>i</w:t>
      </w:r>
      <w:r w:rsidRPr="006F6883">
        <w:t xml:space="preserve"> </w:t>
      </w:r>
      <w:r>
        <w:t>pult</w:t>
      </w:r>
      <w:r w:rsidRPr="006F6883">
        <w:t xml:space="preserve"> od spodaj</w:t>
      </w:r>
      <w:r>
        <w:t>,</w:t>
      </w:r>
      <w:r w:rsidRPr="006F6883">
        <w:t xml:space="preserve"> </w:t>
      </w:r>
      <w:r>
        <w:t xml:space="preserve">pult mora gladko prehajati v korito, </w:t>
      </w:r>
      <w:proofErr w:type="spellStart"/>
      <w:r>
        <w:t>podpultna</w:t>
      </w:r>
      <w:proofErr w:type="spellEnd"/>
      <w:r>
        <w:t xml:space="preserve"> vgradnja</w:t>
      </w:r>
    </w:p>
    <w:p w14:paraId="61F3C5DD" w14:textId="77777777" w:rsidR="0070036F" w:rsidRDefault="0070036F" w:rsidP="0070036F">
      <w:pPr>
        <w:pStyle w:val="Odstavekseznama"/>
        <w:numPr>
          <w:ilvl w:val="0"/>
          <w:numId w:val="25"/>
        </w:numPr>
        <w:jc w:val="both"/>
      </w:pPr>
      <w:r>
        <w:t>način vgradnje korita pri pultih iz HPL: korito vgrajeno v delovni pult od spodaj</w:t>
      </w:r>
    </w:p>
    <w:p w14:paraId="5FFAA9CB" w14:textId="77777777" w:rsidR="0070036F" w:rsidRPr="006F6883" w:rsidRDefault="0070036F" w:rsidP="0070036F">
      <w:pPr>
        <w:jc w:val="both"/>
      </w:pPr>
    </w:p>
    <w:p w14:paraId="2E50A9EA" w14:textId="77777777" w:rsidR="0070036F" w:rsidRPr="009F3DFE" w:rsidRDefault="0070036F" w:rsidP="0070036F">
      <w:pPr>
        <w:pStyle w:val="Odstavekseznama"/>
        <w:numPr>
          <w:ilvl w:val="0"/>
          <w:numId w:val="24"/>
        </w:numPr>
        <w:jc w:val="both"/>
        <w:rPr>
          <w:b/>
          <w:bCs/>
          <w:sz w:val="24"/>
        </w:rPr>
      </w:pPr>
      <w:r w:rsidRPr="009F3DFE">
        <w:rPr>
          <w:b/>
          <w:bCs/>
          <w:sz w:val="24"/>
        </w:rPr>
        <w:t>ARMATURE</w:t>
      </w:r>
      <w:r>
        <w:rPr>
          <w:b/>
          <w:bCs/>
          <w:sz w:val="24"/>
        </w:rPr>
        <w:t xml:space="preserve"> in VARNOSTNE PRHE</w:t>
      </w:r>
    </w:p>
    <w:p w14:paraId="67932F53" w14:textId="77777777" w:rsidR="0070036F" w:rsidRPr="00DA456F" w:rsidRDefault="0070036F" w:rsidP="0070036F">
      <w:pPr>
        <w:ind w:left="360"/>
        <w:jc w:val="both"/>
      </w:pPr>
      <w:r w:rsidRPr="00DA456F">
        <w:t>Morajo izpolnjevati naslednje tehnične lastnosti:</w:t>
      </w:r>
    </w:p>
    <w:p w14:paraId="148B81A2" w14:textId="77777777" w:rsidR="0070036F" w:rsidRPr="0035082E" w:rsidRDefault="0070036F" w:rsidP="0070036F">
      <w:pPr>
        <w:pStyle w:val="Odstavekseznama"/>
        <w:numPr>
          <w:ilvl w:val="0"/>
          <w:numId w:val="28"/>
        </w:numPr>
        <w:jc w:val="both"/>
      </w:pPr>
      <w:r>
        <w:rPr>
          <w:u w:val="single"/>
        </w:rPr>
        <w:t>Armature s</w:t>
      </w:r>
      <w:r w:rsidRPr="0035082E">
        <w:rPr>
          <w:u w:val="single"/>
        </w:rPr>
        <w:t>plošno</w:t>
      </w:r>
      <w:r w:rsidRPr="0035082E">
        <w:t xml:space="preserve">: Laboratorijska armatura </w:t>
      </w:r>
      <w:r w:rsidRPr="0035082E">
        <w:rPr>
          <w:rStyle w:val="ui-provider"/>
        </w:rPr>
        <w:t>z enim izlivom, za toplo in hladno vodo</w:t>
      </w:r>
      <w:r>
        <w:rPr>
          <w:rStyle w:val="ui-provider"/>
        </w:rPr>
        <w:t xml:space="preserve">, mešalna baterija, </w:t>
      </w:r>
      <w:r w:rsidRPr="0035082E">
        <w:t>enoročna z dolgo ročico</w:t>
      </w:r>
      <w:r>
        <w:t xml:space="preserve">  s </w:t>
      </w:r>
      <w:proofErr w:type="spellStart"/>
      <w:r>
        <w:t>perlatorjem</w:t>
      </w:r>
      <w:proofErr w:type="spellEnd"/>
      <w:r w:rsidRPr="0035082E">
        <w:t>, z ergonomskim</w:t>
      </w:r>
      <w:r>
        <w:t xml:space="preserve"> ročajem; montaža v pult; priključek DN15.</w:t>
      </w:r>
    </w:p>
    <w:p w14:paraId="46F8EEB4" w14:textId="77777777" w:rsidR="0070036F" w:rsidRPr="0035082E" w:rsidRDefault="0070036F" w:rsidP="0070036F">
      <w:pPr>
        <w:pStyle w:val="Odstavekseznama"/>
        <w:numPr>
          <w:ilvl w:val="0"/>
          <w:numId w:val="46"/>
        </w:numPr>
        <w:jc w:val="both"/>
      </w:pPr>
      <w:r>
        <w:rPr>
          <w:rStyle w:val="ui-provider"/>
          <w:u w:val="single"/>
        </w:rPr>
        <w:t>Armatura -</w:t>
      </w:r>
      <w:r w:rsidRPr="0035082E">
        <w:rPr>
          <w:rStyle w:val="ui-provider"/>
          <w:u w:val="single"/>
        </w:rPr>
        <w:t xml:space="preserve"> prostor z interno oznako 109</w:t>
      </w:r>
      <w:r w:rsidRPr="0035082E">
        <w:rPr>
          <w:rStyle w:val="ui-provider"/>
        </w:rPr>
        <w:t xml:space="preserve">: Laboratorijska armatura z enim izlivom za večje korito, za toplo in hladno vodo; dvoročna (dva vrtljiva ventila)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56EA5AD6" w14:textId="77777777" w:rsidR="0070036F" w:rsidRPr="0035082E" w:rsidRDefault="0070036F" w:rsidP="0070036F">
      <w:pPr>
        <w:pStyle w:val="Odstavekseznama"/>
        <w:numPr>
          <w:ilvl w:val="0"/>
          <w:numId w:val="47"/>
        </w:numPr>
        <w:jc w:val="both"/>
      </w:pPr>
      <w:r>
        <w:rPr>
          <w:rStyle w:val="ui-provider"/>
          <w:u w:val="single"/>
        </w:rPr>
        <w:t>Armatura -</w:t>
      </w:r>
      <w:r w:rsidRPr="0035082E">
        <w:rPr>
          <w:rStyle w:val="ui-provider"/>
          <w:u w:val="single"/>
        </w:rPr>
        <w:t xml:space="preserve"> prostor z interno oznako 109</w:t>
      </w:r>
      <w:r w:rsidRPr="0035082E">
        <w:rPr>
          <w:rStyle w:val="ui-provider"/>
        </w:rPr>
        <w:t>: Laboratorijska armatura z enim izlivom</w:t>
      </w:r>
      <w:r>
        <w:rPr>
          <w:rStyle w:val="ui-provider"/>
        </w:rPr>
        <w:t xml:space="preserve"> za manjše korito</w:t>
      </w:r>
      <w:r w:rsidRPr="0035082E">
        <w:rPr>
          <w:rStyle w:val="ui-provider"/>
        </w:rPr>
        <w:t xml:space="preserve">, za hladno vodo; enoročna s klasičnim vrtljivim ventilom s </w:t>
      </w:r>
      <w:proofErr w:type="spellStart"/>
      <w:r w:rsidRPr="0035082E">
        <w:rPr>
          <w:rStyle w:val="ui-provider"/>
        </w:rPr>
        <w:t>perlatorjem</w:t>
      </w:r>
      <w:proofErr w:type="spellEnd"/>
      <w:r w:rsidRPr="0035082E">
        <w:rPr>
          <w:rStyle w:val="ui-provider"/>
        </w:rPr>
        <w:t xml:space="preserve">; montaža v pult; </w:t>
      </w:r>
      <w:r>
        <w:rPr>
          <w:rStyle w:val="ui-provider"/>
        </w:rPr>
        <w:t xml:space="preserve">priključek DN15; </w:t>
      </w:r>
      <w:r w:rsidRPr="0035082E">
        <w:rPr>
          <w:rStyle w:val="ui-provider"/>
        </w:rPr>
        <w:t xml:space="preserve">priložen adapter za nastavek GL18 </w:t>
      </w:r>
      <w:r>
        <w:rPr>
          <w:rStyle w:val="ui-provider"/>
        </w:rPr>
        <w:t>(</w:t>
      </w:r>
      <w:r w:rsidRPr="00332565">
        <w:rPr>
          <w:rStyle w:val="ui-provider"/>
        </w:rPr>
        <w:t>1/2''M</w:t>
      </w:r>
      <w:r>
        <w:rPr>
          <w:rStyle w:val="ui-provider"/>
        </w:rPr>
        <w:t xml:space="preserve">; </w:t>
      </w:r>
      <w:r w:rsidRPr="00332565">
        <w:rPr>
          <w:rStyle w:val="ui-provider"/>
        </w:rPr>
        <w:t>za priklop vakuumske črpalke)</w:t>
      </w:r>
    </w:p>
    <w:p w14:paraId="77ABAFB6" w14:textId="77777777" w:rsidR="0070036F" w:rsidRDefault="0070036F" w:rsidP="0070036F">
      <w:pPr>
        <w:pStyle w:val="Odstavekseznama"/>
        <w:numPr>
          <w:ilvl w:val="0"/>
          <w:numId w:val="29"/>
        </w:numPr>
        <w:jc w:val="both"/>
      </w:pPr>
      <w:r w:rsidRPr="00B3578D">
        <w:rPr>
          <w:u w:val="single"/>
        </w:rPr>
        <w:t>Varnostn</w:t>
      </w:r>
      <w:r>
        <w:rPr>
          <w:u w:val="single"/>
        </w:rPr>
        <w:t>i tuš za telo</w:t>
      </w:r>
      <w:r w:rsidRPr="00D225B9">
        <w:t xml:space="preserve">: </w:t>
      </w:r>
      <w:r>
        <w:t xml:space="preserve">nerjaveče jeklo </w:t>
      </w:r>
      <w:proofErr w:type="spellStart"/>
      <w:r>
        <w:t>prevlečano</w:t>
      </w:r>
      <w:proofErr w:type="spellEnd"/>
      <w:r>
        <w:t xml:space="preserve"> z kemijsko odpornim slojem, kot npr. varnostni tuši proizvajalca </w:t>
      </w:r>
      <w:proofErr w:type="spellStart"/>
      <w:r>
        <w:t>Broen-lab</w:t>
      </w:r>
      <w:proofErr w:type="spellEnd"/>
      <w:r>
        <w:t xml:space="preserve"> </w:t>
      </w:r>
      <w:proofErr w:type="spellStart"/>
      <w:r>
        <w:t>emergency</w:t>
      </w:r>
      <w:proofErr w:type="spellEnd"/>
      <w:r>
        <w:t xml:space="preserve"> </w:t>
      </w:r>
      <w:proofErr w:type="spellStart"/>
      <w:r>
        <w:t>shower</w:t>
      </w:r>
      <w:proofErr w:type="spellEnd"/>
      <w:r>
        <w:t xml:space="preserve"> </w:t>
      </w:r>
      <w:proofErr w:type="spellStart"/>
      <w:r>
        <w:t>systems</w:t>
      </w:r>
      <w:proofErr w:type="spellEnd"/>
    </w:p>
    <w:p w14:paraId="1080CF82" w14:textId="77777777" w:rsidR="0070036F" w:rsidRPr="00D225B9" w:rsidRDefault="0070036F" w:rsidP="0070036F">
      <w:pPr>
        <w:pStyle w:val="Odstavekseznama"/>
        <w:numPr>
          <w:ilvl w:val="0"/>
          <w:numId w:val="29"/>
        </w:numPr>
        <w:jc w:val="both"/>
      </w:pPr>
      <w:r>
        <w:rPr>
          <w:u w:val="single"/>
        </w:rPr>
        <w:t>Varnostni tuš za oči</w:t>
      </w:r>
      <w:r w:rsidRPr="00E35D4D">
        <w:t>:</w:t>
      </w:r>
      <w:r>
        <w:t xml:space="preserve"> z dvema glavama pod kotom 45</w:t>
      </w:r>
      <w:r>
        <w:rPr>
          <w:rFonts w:cs="Arial"/>
        </w:rPr>
        <w:t>°</w:t>
      </w:r>
      <w:r>
        <w:t xml:space="preserve">, z regulacijo pretoka vode, kot npr. varnostni tuši za oči proizvajalca </w:t>
      </w:r>
      <w:proofErr w:type="spellStart"/>
      <w:r>
        <w:t>Broen-lab</w:t>
      </w:r>
      <w:proofErr w:type="spellEnd"/>
      <w:r>
        <w:t xml:space="preserve"> </w:t>
      </w:r>
      <w:proofErr w:type="spellStart"/>
      <w:r>
        <w:t>emergency</w:t>
      </w:r>
      <w:proofErr w:type="spellEnd"/>
      <w:r>
        <w:t xml:space="preserve"> </w:t>
      </w:r>
      <w:proofErr w:type="spellStart"/>
      <w:r>
        <w:t>shower</w:t>
      </w:r>
      <w:proofErr w:type="spellEnd"/>
      <w:r>
        <w:t xml:space="preserve"> </w:t>
      </w:r>
      <w:proofErr w:type="spellStart"/>
      <w:r>
        <w:t>systems</w:t>
      </w:r>
      <w:proofErr w:type="spellEnd"/>
    </w:p>
    <w:p w14:paraId="38A56167" w14:textId="77777777" w:rsidR="0070036F" w:rsidRPr="006F6883" w:rsidRDefault="0070036F" w:rsidP="0070036F">
      <w:pPr>
        <w:jc w:val="both"/>
      </w:pPr>
    </w:p>
    <w:p w14:paraId="3B968895" w14:textId="77777777" w:rsidR="0070036F" w:rsidRDefault="0070036F" w:rsidP="0070036F">
      <w:pPr>
        <w:pStyle w:val="Odstavekseznama"/>
        <w:numPr>
          <w:ilvl w:val="0"/>
          <w:numId w:val="24"/>
        </w:numPr>
        <w:jc w:val="both"/>
        <w:rPr>
          <w:b/>
          <w:bCs/>
          <w:sz w:val="24"/>
        </w:rPr>
      </w:pPr>
      <w:r w:rsidRPr="009F3DFE">
        <w:rPr>
          <w:b/>
          <w:bCs/>
          <w:sz w:val="24"/>
        </w:rPr>
        <w:t>DIGESTORIJI IN PODDIGESTORIJSKE OMARICE</w:t>
      </w:r>
    </w:p>
    <w:p w14:paraId="19027FA4" w14:textId="77777777" w:rsidR="0070036F" w:rsidRDefault="0070036F" w:rsidP="0070036F">
      <w:pPr>
        <w:ind w:left="360"/>
        <w:jc w:val="both"/>
        <w:rPr>
          <w:u w:val="single"/>
        </w:rPr>
      </w:pPr>
      <w:r w:rsidRPr="009508E8">
        <w:rPr>
          <w:u w:val="single"/>
        </w:rPr>
        <w:t xml:space="preserve">Splošne tehnične lastnosti za vse </w:t>
      </w:r>
      <w:r>
        <w:rPr>
          <w:u w:val="single"/>
        </w:rPr>
        <w:t>digestorije</w:t>
      </w:r>
      <w:r w:rsidRPr="009508E8">
        <w:rPr>
          <w:u w:val="single"/>
        </w:rPr>
        <w:t xml:space="preserve">: </w:t>
      </w:r>
    </w:p>
    <w:p w14:paraId="0FE7834F" w14:textId="77777777" w:rsidR="0070036F" w:rsidRDefault="0070036F" w:rsidP="0070036F">
      <w:pPr>
        <w:pStyle w:val="Odstavekseznama"/>
        <w:numPr>
          <w:ilvl w:val="0"/>
          <w:numId w:val="31"/>
        </w:numPr>
        <w:jc w:val="both"/>
      </w:pPr>
      <w:r w:rsidRPr="008B59A0">
        <w:t>vse digestorije in varnostne</w:t>
      </w:r>
      <w:r>
        <w:t xml:space="preserve"> </w:t>
      </w:r>
      <w:proofErr w:type="spellStart"/>
      <w:r>
        <w:t>poddigestorijske</w:t>
      </w:r>
      <w:proofErr w:type="spellEnd"/>
      <w:r w:rsidRPr="008B59A0">
        <w:t xml:space="preserve"> omar</w:t>
      </w:r>
      <w:r>
        <w:t>ice</w:t>
      </w:r>
      <w:r w:rsidRPr="008B59A0">
        <w:t xml:space="preserve"> se priklaplja na obstoječ sistem</w:t>
      </w:r>
      <w:r>
        <w:t xml:space="preserve"> za odzračevanje</w:t>
      </w:r>
    </w:p>
    <w:p w14:paraId="3FA5212D" w14:textId="77777777" w:rsidR="0070036F" w:rsidRPr="00E6451F" w:rsidRDefault="0070036F" w:rsidP="0070036F">
      <w:pPr>
        <w:pStyle w:val="Odstavekseznama"/>
        <w:numPr>
          <w:ilvl w:val="0"/>
          <w:numId w:val="31"/>
        </w:numPr>
        <w:jc w:val="both"/>
      </w:pPr>
      <w:proofErr w:type="spellStart"/>
      <w:r>
        <w:t>poddigestorijske</w:t>
      </w:r>
      <w:proofErr w:type="spellEnd"/>
      <w:r>
        <w:t xml:space="preserve"> omarice naj bodo vgrajene in stalno prezračevane, ločeno od digestorija</w:t>
      </w:r>
    </w:p>
    <w:p w14:paraId="3CF68D05" w14:textId="77777777" w:rsidR="0070036F" w:rsidRDefault="0070036F" w:rsidP="0070036F">
      <w:pPr>
        <w:pStyle w:val="Odstavekseznama"/>
        <w:numPr>
          <w:ilvl w:val="0"/>
          <w:numId w:val="31"/>
        </w:numPr>
        <w:jc w:val="both"/>
      </w:pPr>
      <w:r w:rsidRPr="00911FFA">
        <w:t>barva: bela</w:t>
      </w:r>
      <w:r>
        <w:t xml:space="preserve"> ali </w:t>
      </w:r>
      <w:r w:rsidRPr="00911FFA">
        <w:t>kovinsko siva</w:t>
      </w:r>
      <w:r>
        <w:t>, pri čemer naj bodo vsi dobavljeni digestoriji enake barve</w:t>
      </w:r>
    </w:p>
    <w:p w14:paraId="598CD234" w14:textId="77777777" w:rsidR="0070036F" w:rsidRDefault="0070036F" w:rsidP="0070036F">
      <w:pPr>
        <w:pStyle w:val="Odstavekseznama"/>
        <w:numPr>
          <w:ilvl w:val="0"/>
          <w:numId w:val="31"/>
        </w:numPr>
        <w:jc w:val="both"/>
      </w:pPr>
      <w:r w:rsidRPr="008B59A0">
        <w:t xml:space="preserve">maksimalni </w:t>
      </w:r>
      <w:r w:rsidRPr="006F644C">
        <w:t xml:space="preserve">vlek/pretok zraka: 660 m3/h za digestorije širine 120 cm in 990 m3/h za digestorije širine </w:t>
      </w:r>
      <w:r>
        <w:t xml:space="preserve">150 in </w:t>
      </w:r>
      <w:r w:rsidRPr="006F644C">
        <w:t xml:space="preserve">180 cm </w:t>
      </w:r>
    </w:p>
    <w:p w14:paraId="0A69097C" w14:textId="77777777" w:rsidR="0070036F" w:rsidRDefault="0070036F" w:rsidP="0070036F">
      <w:pPr>
        <w:pStyle w:val="Odstavekseznama"/>
        <w:jc w:val="both"/>
      </w:pPr>
    </w:p>
    <w:p w14:paraId="072EB7AB" w14:textId="77777777" w:rsidR="0070036F" w:rsidRDefault="0070036F" w:rsidP="0070036F">
      <w:pPr>
        <w:ind w:left="360"/>
        <w:jc w:val="both"/>
      </w:pPr>
    </w:p>
    <w:p w14:paraId="2648D5CB" w14:textId="77777777" w:rsidR="0070036F" w:rsidRDefault="0070036F" w:rsidP="0070036F">
      <w:pPr>
        <w:ind w:left="360"/>
        <w:jc w:val="both"/>
      </w:pPr>
      <w:r w:rsidRPr="00240C8B">
        <w:rPr>
          <w:u w:val="single"/>
        </w:rPr>
        <w:t>Posebne tehnične lastnosti</w:t>
      </w:r>
      <w:r w:rsidRPr="006F6883">
        <w:t xml:space="preserve"> so navedene pri posameznih digestorijih</w:t>
      </w:r>
      <w:r>
        <w:t xml:space="preserve"> (glej: »Rekapitulacija – ponudbeni predračun« v .</w:t>
      </w:r>
      <w:proofErr w:type="spellStart"/>
      <w:r>
        <w:t>xls</w:t>
      </w:r>
      <w:proofErr w:type="spellEnd"/>
      <w:r>
        <w:t xml:space="preserve"> formatu)</w:t>
      </w:r>
    </w:p>
    <w:p w14:paraId="533E88D6" w14:textId="77777777" w:rsidR="0070036F" w:rsidRDefault="0070036F" w:rsidP="0070036F">
      <w:pPr>
        <w:jc w:val="both"/>
      </w:pPr>
    </w:p>
    <w:p w14:paraId="21146D82" w14:textId="6C8F2E7F" w:rsidR="0070036F" w:rsidRPr="009F3DFE" w:rsidRDefault="0070036F" w:rsidP="0070036F">
      <w:pPr>
        <w:pStyle w:val="Odstavekseznama"/>
        <w:numPr>
          <w:ilvl w:val="0"/>
          <w:numId w:val="24"/>
        </w:numPr>
        <w:jc w:val="both"/>
        <w:rPr>
          <w:b/>
          <w:bCs/>
          <w:sz w:val="24"/>
        </w:rPr>
      </w:pPr>
      <w:r w:rsidRPr="009F3DFE">
        <w:rPr>
          <w:b/>
          <w:bCs/>
          <w:sz w:val="24"/>
        </w:rPr>
        <w:t>ODSES</w:t>
      </w:r>
      <w:r w:rsidR="00B05C91">
        <w:rPr>
          <w:b/>
          <w:bCs/>
          <w:sz w:val="24"/>
        </w:rPr>
        <w:t>O</w:t>
      </w:r>
      <w:r w:rsidRPr="009F3DFE">
        <w:rPr>
          <w:b/>
          <w:bCs/>
          <w:sz w:val="24"/>
        </w:rPr>
        <w:t>VALNE ROKE</w:t>
      </w:r>
    </w:p>
    <w:p w14:paraId="27B9E00E" w14:textId="77777777" w:rsidR="0070036F" w:rsidRDefault="0070036F" w:rsidP="0070036F">
      <w:pPr>
        <w:ind w:left="360"/>
        <w:jc w:val="both"/>
      </w:pPr>
      <w:r w:rsidRPr="00DA456F">
        <w:t>Morajo izpolnjevati naslednje tehnične lastnosti:</w:t>
      </w:r>
    </w:p>
    <w:p w14:paraId="20D54C09" w14:textId="77777777" w:rsidR="0070036F" w:rsidRDefault="0070036F" w:rsidP="0070036F">
      <w:pPr>
        <w:pStyle w:val="Odstavekseznama"/>
        <w:numPr>
          <w:ilvl w:val="0"/>
          <w:numId w:val="27"/>
        </w:numPr>
        <w:jc w:val="both"/>
      </w:pPr>
      <w:r w:rsidRPr="006F6883">
        <w:t>notranj</w:t>
      </w:r>
      <w:r>
        <w:t>i</w:t>
      </w:r>
      <w:r w:rsidRPr="006F6883">
        <w:t xml:space="preserve"> spoj</w:t>
      </w:r>
      <w:r>
        <w:t>i</w:t>
      </w:r>
      <w:r w:rsidRPr="006F6883">
        <w:t xml:space="preserve"> iz kislin</w:t>
      </w:r>
      <w:r>
        <w:t>sk</w:t>
      </w:r>
      <w:r w:rsidRPr="006F6883">
        <w:t>o</w:t>
      </w:r>
      <w:r>
        <w:t>-</w:t>
      </w:r>
      <w:r w:rsidRPr="006F6883">
        <w:t>odpornega nerjav</w:t>
      </w:r>
      <w:r>
        <w:t>ečega</w:t>
      </w:r>
      <w:r w:rsidRPr="006F6883">
        <w:t xml:space="preserve"> jekla</w:t>
      </w:r>
      <w:r>
        <w:t xml:space="preserve"> (AISI316L)</w:t>
      </w:r>
    </w:p>
    <w:p w14:paraId="31D2ABAB" w14:textId="77777777" w:rsidR="0070036F" w:rsidRDefault="0070036F" w:rsidP="0070036F">
      <w:pPr>
        <w:pStyle w:val="Odstavekseznama"/>
        <w:numPr>
          <w:ilvl w:val="0"/>
          <w:numId w:val="27"/>
        </w:numPr>
        <w:jc w:val="both"/>
      </w:pPr>
      <w:r w:rsidRPr="006F6883">
        <w:t>notranj</w:t>
      </w:r>
      <w:r>
        <w:t>e</w:t>
      </w:r>
      <w:r w:rsidRPr="006F6883">
        <w:t xml:space="preserve"> komponent</w:t>
      </w:r>
      <w:r>
        <w:t xml:space="preserve">e iz </w:t>
      </w:r>
      <w:r w:rsidRPr="006F6883">
        <w:t>nerjavečega jekla</w:t>
      </w:r>
      <w:r>
        <w:t xml:space="preserve"> (npr. vzmeti)</w:t>
      </w:r>
      <w:r w:rsidRPr="006F6883">
        <w:t xml:space="preserve"> </w:t>
      </w:r>
    </w:p>
    <w:p w14:paraId="7A109403" w14:textId="77777777" w:rsidR="0070036F" w:rsidRDefault="0070036F" w:rsidP="0070036F">
      <w:pPr>
        <w:pStyle w:val="Odstavekseznama"/>
        <w:numPr>
          <w:ilvl w:val="0"/>
          <w:numId w:val="27"/>
        </w:numPr>
        <w:jc w:val="both"/>
      </w:pPr>
      <w:r>
        <w:t>c</w:t>
      </w:r>
      <w:r w:rsidRPr="006F6883">
        <w:t>evi in kolena iz polipropilena</w:t>
      </w:r>
    </w:p>
    <w:p w14:paraId="690B2F93" w14:textId="77777777" w:rsidR="0070036F" w:rsidRDefault="0070036F" w:rsidP="0070036F">
      <w:pPr>
        <w:pStyle w:val="Odstavekseznama"/>
        <w:numPr>
          <w:ilvl w:val="0"/>
          <w:numId w:val="27"/>
        </w:numPr>
        <w:jc w:val="both"/>
      </w:pPr>
      <w:r w:rsidRPr="006F6883">
        <w:t>barva cevi in kolen</w:t>
      </w:r>
      <w:r>
        <w:t>:</w:t>
      </w:r>
      <w:r w:rsidRPr="006F6883">
        <w:t xml:space="preserve"> bela</w:t>
      </w:r>
    </w:p>
    <w:p w14:paraId="6D2CF73C" w14:textId="77777777" w:rsidR="0070036F" w:rsidRPr="004946A3" w:rsidRDefault="0070036F" w:rsidP="0070036F">
      <w:pPr>
        <w:pStyle w:val="Odstavekseznama"/>
        <w:numPr>
          <w:ilvl w:val="0"/>
          <w:numId w:val="27"/>
        </w:numPr>
        <w:jc w:val="both"/>
      </w:pPr>
      <w:r w:rsidRPr="004946A3">
        <w:t>maksimalni vlek: 200 m</w:t>
      </w:r>
      <w:r w:rsidRPr="004946A3">
        <w:rPr>
          <w:vertAlign w:val="superscript"/>
        </w:rPr>
        <w:t>3</w:t>
      </w:r>
      <w:r w:rsidRPr="004946A3">
        <w:t>/h, ustrezni so tudi manjši vleki (npr. 120-150 m3)</w:t>
      </w:r>
    </w:p>
    <w:p w14:paraId="7115BB05" w14:textId="77777777" w:rsidR="0070036F" w:rsidRDefault="0070036F" w:rsidP="0070036F">
      <w:pPr>
        <w:pStyle w:val="Odstavekseznama"/>
        <w:numPr>
          <w:ilvl w:val="0"/>
          <w:numId w:val="27"/>
        </w:numPr>
        <w:jc w:val="both"/>
      </w:pPr>
      <w:r>
        <w:t>premer cevi 75 mm</w:t>
      </w:r>
    </w:p>
    <w:p w14:paraId="69B4A354" w14:textId="77777777" w:rsidR="0070036F" w:rsidRPr="00D8381C" w:rsidRDefault="0070036F" w:rsidP="0070036F">
      <w:pPr>
        <w:jc w:val="both"/>
        <w:rPr>
          <w:highlight w:val="green"/>
        </w:rPr>
      </w:pPr>
    </w:p>
    <w:p w14:paraId="51EAB8BD" w14:textId="77777777" w:rsidR="0070036F" w:rsidRDefault="0070036F" w:rsidP="0070036F">
      <w:pPr>
        <w:pStyle w:val="Odstavekseznama"/>
        <w:numPr>
          <w:ilvl w:val="0"/>
          <w:numId w:val="24"/>
        </w:numPr>
        <w:jc w:val="both"/>
        <w:rPr>
          <w:b/>
          <w:bCs/>
          <w:sz w:val="24"/>
        </w:rPr>
      </w:pPr>
      <w:r w:rsidRPr="009F3DFE">
        <w:rPr>
          <w:b/>
          <w:bCs/>
          <w:sz w:val="24"/>
        </w:rPr>
        <w:t>VARNOSTNE OMARE</w:t>
      </w:r>
      <w:r>
        <w:rPr>
          <w:b/>
          <w:bCs/>
          <w:sz w:val="24"/>
        </w:rPr>
        <w:t xml:space="preserve"> </w:t>
      </w:r>
      <w:r w:rsidRPr="00E326ED">
        <w:rPr>
          <w:b/>
          <w:bCs/>
          <w:sz w:val="24"/>
        </w:rPr>
        <w:t>za prostor 104</w:t>
      </w:r>
      <w:r>
        <w:rPr>
          <w:b/>
          <w:bCs/>
          <w:sz w:val="24"/>
        </w:rPr>
        <w:t xml:space="preserve"> in klet</w:t>
      </w:r>
      <w:r w:rsidRPr="00E326ED">
        <w:rPr>
          <w:b/>
          <w:bCs/>
          <w:sz w:val="24"/>
        </w:rPr>
        <w:t>, samostoječe omare</w:t>
      </w:r>
    </w:p>
    <w:p w14:paraId="34BE01BA" w14:textId="77777777" w:rsidR="0070036F" w:rsidRPr="00B4560A" w:rsidRDefault="0070036F" w:rsidP="0070036F">
      <w:pPr>
        <w:ind w:firstLine="360"/>
        <w:jc w:val="both"/>
        <w:rPr>
          <w:u w:val="single"/>
        </w:rPr>
      </w:pPr>
      <w:r w:rsidRPr="00B4560A">
        <w:rPr>
          <w:u w:val="single"/>
        </w:rPr>
        <w:t xml:space="preserve">Splošne tehnične lastnosti za </w:t>
      </w:r>
      <w:r>
        <w:rPr>
          <w:u w:val="single"/>
        </w:rPr>
        <w:t>obe</w:t>
      </w:r>
      <w:r w:rsidRPr="00B4560A">
        <w:rPr>
          <w:u w:val="single"/>
        </w:rPr>
        <w:t xml:space="preserve"> varnostn</w:t>
      </w:r>
      <w:r>
        <w:rPr>
          <w:u w:val="single"/>
        </w:rPr>
        <w:t>i</w:t>
      </w:r>
      <w:r w:rsidRPr="00B4560A">
        <w:rPr>
          <w:u w:val="single"/>
        </w:rPr>
        <w:t xml:space="preserve"> omar</w:t>
      </w:r>
      <w:r>
        <w:rPr>
          <w:u w:val="single"/>
        </w:rPr>
        <w:t>i</w:t>
      </w:r>
      <w:r w:rsidRPr="00B4560A">
        <w:rPr>
          <w:u w:val="single"/>
        </w:rPr>
        <w:t>:</w:t>
      </w:r>
    </w:p>
    <w:p w14:paraId="785518F4" w14:textId="77777777" w:rsidR="0070036F" w:rsidRDefault="0070036F" w:rsidP="0070036F">
      <w:pPr>
        <w:pStyle w:val="Odstavekseznama"/>
        <w:numPr>
          <w:ilvl w:val="0"/>
          <w:numId w:val="33"/>
        </w:numPr>
        <w:jc w:val="both"/>
      </w:pPr>
      <w:r>
        <w:t>vse varnostne omare se priklaplja na obstoječ sistem za odzračevanje</w:t>
      </w:r>
    </w:p>
    <w:p w14:paraId="73AB476B" w14:textId="77777777" w:rsidR="0070036F" w:rsidRDefault="0070036F" w:rsidP="0070036F">
      <w:pPr>
        <w:pStyle w:val="Odstavekseznama"/>
        <w:numPr>
          <w:ilvl w:val="0"/>
          <w:numId w:val="33"/>
        </w:numPr>
        <w:jc w:val="both"/>
      </w:pPr>
      <w:r>
        <w:t>material: prašno barvano/lakirano jeklo</w:t>
      </w:r>
    </w:p>
    <w:p w14:paraId="0CDFBA9A" w14:textId="77777777" w:rsidR="0070036F" w:rsidRDefault="0070036F" w:rsidP="0070036F">
      <w:pPr>
        <w:pStyle w:val="Odstavekseznama"/>
        <w:numPr>
          <w:ilvl w:val="0"/>
          <w:numId w:val="26"/>
        </w:numPr>
        <w:jc w:val="both"/>
      </w:pPr>
      <w:r w:rsidRPr="006F6883">
        <w:t>razred požarne zaščite</w:t>
      </w:r>
      <w:r>
        <w:t>:</w:t>
      </w:r>
      <w:r w:rsidRPr="006F6883">
        <w:t xml:space="preserve"> 90 minut </w:t>
      </w:r>
    </w:p>
    <w:p w14:paraId="7E065A9E" w14:textId="77777777" w:rsidR="0070036F" w:rsidRDefault="0070036F" w:rsidP="0070036F">
      <w:pPr>
        <w:pStyle w:val="Odstavekseznama"/>
        <w:numPr>
          <w:ilvl w:val="0"/>
          <w:numId w:val="26"/>
        </w:numPr>
        <w:jc w:val="both"/>
      </w:pPr>
      <w:r>
        <w:t xml:space="preserve">sistem </w:t>
      </w:r>
      <w:r w:rsidRPr="006F6883">
        <w:t>za blokiranje vrat v odprtem položaju</w:t>
      </w:r>
    </w:p>
    <w:p w14:paraId="54CF53D6" w14:textId="77777777" w:rsidR="0070036F" w:rsidRDefault="0070036F" w:rsidP="0070036F">
      <w:pPr>
        <w:pStyle w:val="Odstavekseznama"/>
        <w:numPr>
          <w:ilvl w:val="0"/>
          <w:numId w:val="26"/>
        </w:numPr>
        <w:jc w:val="both"/>
      </w:pPr>
      <w:r w:rsidRPr="006F6883">
        <w:lastRenderedPageBreak/>
        <w:t>mehaniz</w:t>
      </w:r>
      <w:r>
        <w:t>e</w:t>
      </w:r>
      <w:r w:rsidRPr="006F6883">
        <w:t>m za zaklepanje</w:t>
      </w:r>
    </w:p>
    <w:p w14:paraId="30D01D13" w14:textId="77777777" w:rsidR="0070036F" w:rsidRPr="0057263F" w:rsidRDefault="0070036F" w:rsidP="0070036F">
      <w:pPr>
        <w:pStyle w:val="Odstavekseznama"/>
        <w:numPr>
          <w:ilvl w:val="0"/>
          <w:numId w:val="48"/>
        </w:numPr>
        <w:jc w:val="both"/>
      </w:pPr>
      <w:r w:rsidRPr="0057263F">
        <w:t>Dodatno za varnostne omare za hrambo kislin in baz (prostor z interno oznako 104):</w:t>
      </w:r>
    </w:p>
    <w:p w14:paraId="3AF81DB2" w14:textId="77777777" w:rsidR="0070036F" w:rsidRPr="0057263F" w:rsidRDefault="0070036F" w:rsidP="0070036F">
      <w:pPr>
        <w:pStyle w:val="Odstavekseznama"/>
        <w:numPr>
          <w:ilvl w:val="0"/>
          <w:numId w:val="49"/>
        </w:numPr>
        <w:jc w:val="both"/>
      </w:pPr>
      <w:r w:rsidRPr="0057263F">
        <w:t xml:space="preserve">vodila </w:t>
      </w:r>
      <w:r>
        <w:t>polic</w:t>
      </w:r>
      <w:r w:rsidRPr="0057263F">
        <w:t xml:space="preserve"> brez kovinskih delov</w:t>
      </w:r>
    </w:p>
    <w:p w14:paraId="5B980D8E" w14:textId="77777777" w:rsidR="0070036F" w:rsidRDefault="0070036F" w:rsidP="0070036F">
      <w:pPr>
        <w:pStyle w:val="Odstavekseznama"/>
        <w:numPr>
          <w:ilvl w:val="0"/>
          <w:numId w:val="49"/>
        </w:numPr>
        <w:jc w:val="both"/>
      </w:pPr>
      <w:r w:rsidRPr="0057263F">
        <w:t xml:space="preserve">z vrati ločena </w:t>
      </w:r>
      <w:r>
        <w:t>prekata</w:t>
      </w:r>
      <w:r w:rsidRPr="0057263F">
        <w:t xml:space="preserve"> za shranjevanje kislin in baz –omara z ločenima deloma</w:t>
      </w:r>
      <w:r>
        <w:t>, ali prečno ali vzdolžno.</w:t>
      </w:r>
    </w:p>
    <w:p w14:paraId="734CDCE5" w14:textId="77777777" w:rsidR="0070036F" w:rsidRDefault="0070036F" w:rsidP="0070036F">
      <w:pPr>
        <w:tabs>
          <w:tab w:val="left" w:pos="7065"/>
        </w:tabs>
        <w:jc w:val="both"/>
        <w:rPr>
          <w:b/>
          <w:bCs/>
          <w:sz w:val="24"/>
        </w:rPr>
      </w:pPr>
    </w:p>
    <w:p w14:paraId="66C33500" w14:textId="77777777" w:rsidR="0070036F" w:rsidRDefault="0070036F" w:rsidP="0070036F">
      <w:pPr>
        <w:tabs>
          <w:tab w:val="left" w:pos="7065"/>
        </w:tabs>
        <w:jc w:val="both"/>
        <w:rPr>
          <w:b/>
          <w:bCs/>
          <w:sz w:val="24"/>
        </w:rPr>
      </w:pPr>
      <w:r w:rsidRPr="00201044">
        <w:rPr>
          <w:b/>
          <w:bCs/>
          <w:sz w:val="24"/>
        </w:rPr>
        <w:t>OSTALE ZAHTEVE NAROČNIKA</w:t>
      </w:r>
    </w:p>
    <w:p w14:paraId="69D52BEC" w14:textId="77777777" w:rsidR="0070036F" w:rsidRPr="009F3DFE" w:rsidRDefault="0070036F" w:rsidP="0070036F">
      <w:pPr>
        <w:tabs>
          <w:tab w:val="left" w:pos="7065"/>
        </w:tabs>
        <w:jc w:val="both"/>
        <w:rPr>
          <w:b/>
          <w:bCs/>
          <w:sz w:val="24"/>
        </w:rPr>
      </w:pPr>
      <w:r>
        <w:rPr>
          <w:b/>
          <w:bCs/>
          <w:sz w:val="24"/>
        </w:rPr>
        <w:tab/>
      </w:r>
    </w:p>
    <w:p w14:paraId="3202DE4B" w14:textId="77777777" w:rsidR="0070036F" w:rsidRDefault="0070036F" w:rsidP="0070036F">
      <w:pPr>
        <w:pStyle w:val="Odstavekseznama"/>
        <w:numPr>
          <w:ilvl w:val="0"/>
          <w:numId w:val="22"/>
        </w:numPr>
        <w:jc w:val="both"/>
      </w:pPr>
      <w:r>
        <w:t xml:space="preserve">Ponudnik mora ob oddaji ponudbe </w:t>
      </w:r>
      <w:r w:rsidRPr="00066141">
        <w:t xml:space="preserve">priložiti </w:t>
      </w:r>
      <w:r w:rsidRPr="00A46D43">
        <w:t>lastno pisno izjavo,</w:t>
      </w:r>
      <w:r w:rsidRPr="00066141">
        <w:rPr>
          <w:b/>
          <w:bCs/>
        </w:rPr>
        <w:t xml:space="preserve"> </w:t>
      </w:r>
      <w:r w:rsidRPr="00A46D43">
        <w:t>da bo oprema tovarniško nova</w:t>
      </w:r>
      <w:r w:rsidRPr="00066141">
        <w:rPr>
          <w:b/>
          <w:bCs/>
        </w:rPr>
        <w:t xml:space="preserve"> </w:t>
      </w:r>
      <w:r w:rsidRPr="00066141">
        <w:t>(nerabljen</w:t>
      </w:r>
      <w:r>
        <w:t>a</w:t>
      </w:r>
      <w:r w:rsidRPr="00066141">
        <w:t xml:space="preserve">) in bodo v vse komponente </w:t>
      </w:r>
      <w:r>
        <w:t>opreme</w:t>
      </w:r>
      <w:r w:rsidRPr="00066141">
        <w:t xml:space="preserve"> vgrajeni vsi in tovarniško novi (nerabljeni) deli</w:t>
      </w:r>
      <w:r>
        <w:t>.</w:t>
      </w:r>
    </w:p>
    <w:p w14:paraId="3316A9C1" w14:textId="77777777" w:rsidR="0070036F" w:rsidRDefault="0070036F" w:rsidP="0070036F">
      <w:pPr>
        <w:pStyle w:val="Odstavekseznama"/>
        <w:jc w:val="both"/>
      </w:pPr>
    </w:p>
    <w:p w14:paraId="077B2809" w14:textId="77777777" w:rsidR="0070036F" w:rsidRDefault="0070036F" w:rsidP="0070036F">
      <w:pPr>
        <w:pStyle w:val="Odstavekseznama"/>
        <w:numPr>
          <w:ilvl w:val="0"/>
          <w:numId w:val="22"/>
        </w:numPr>
        <w:jc w:val="both"/>
      </w:pPr>
      <w:r>
        <w:t>Ponujena oprema m</w:t>
      </w:r>
      <w:r w:rsidRPr="006F6883">
        <w:t>ora ustreza</w:t>
      </w:r>
      <w:r>
        <w:t>ti</w:t>
      </w:r>
      <w:r w:rsidRPr="006F6883">
        <w:t xml:space="preserve"> pred</w:t>
      </w:r>
      <w:r>
        <w:t xml:space="preserve"> </w:t>
      </w:r>
      <w:r w:rsidRPr="006F6883">
        <w:t>pripravljenim instalacija</w:t>
      </w:r>
      <w:r>
        <w:t>m kot izhaja iz tehničnih načrtov 16717_4_PZI_4.4.1_Tloris_P_008_in_010_TEH in</w:t>
      </w:r>
      <w:r w:rsidRPr="004A142A">
        <w:t xml:space="preserve"> 16717_4_PZI_4.4.2_Tloris_1N_LAB_TEH</w:t>
      </w:r>
      <w:r>
        <w:t>.</w:t>
      </w:r>
    </w:p>
    <w:p w14:paraId="1ABB895C" w14:textId="77777777" w:rsidR="0070036F" w:rsidRDefault="0070036F" w:rsidP="0070036F">
      <w:pPr>
        <w:pStyle w:val="Odstavekseznama"/>
        <w:jc w:val="both"/>
      </w:pPr>
    </w:p>
    <w:p w14:paraId="279148B8" w14:textId="77777777" w:rsidR="0070036F" w:rsidRDefault="0070036F" w:rsidP="0070036F">
      <w:pPr>
        <w:pStyle w:val="Odstavekseznama"/>
        <w:numPr>
          <w:ilvl w:val="0"/>
          <w:numId w:val="22"/>
        </w:numPr>
        <w:jc w:val="both"/>
      </w:pPr>
      <w:r>
        <w:t xml:space="preserve">Izbrani ponudnik mora na sedežu naročnika izvesti </w:t>
      </w:r>
      <w:r w:rsidRPr="006F6883">
        <w:t xml:space="preserve">preizkus delovanja </w:t>
      </w:r>
      <w:r>
        <w:t xml:space="preserve">opreme </w:t>
      </w:r>
      <w:r w:rsidRPr="006F6883">
        <w:t xml:space="preserve">in </w:t>
      </w:r>
      <w:r>
        <w:t>enkratno usposabljanje</w:t>
      </w:r>
      <w:r w:rsidRPr="006F6883">
        <w:t xml:space="preserve"> uporabnikov</w:t>
      </w:r>
      <w:r>
        <w:t xml:space="preserve"> laboratorijev (cca. 15 oseb), ki naj zajema prikaz zagona, ustavitve in delovanja za sledečo opremo: digestoriji, </w:t>
      </w:r>
      <w:proofErr w:type="spellStart"/>
      <w:r>
        <w:t>odsesovalne</w:t>
      </w:r>
      <w:proofErr w:type="spellEnd"/>
      <w:r>
        <w:t xml:space="preserve"> roke, varnostne prhe in varnostne prhe za oči ter varnostne omare, in sicer s strani strokovno usposobljenega osebja. Naročnik ocenjuje, da naj bi usposabljanje uporabnikov trajalo cca. 2 uri. </w:t>
      </w:r>
    </w:p>
    <w:p w14:paraId="0B9F7A76" w14:textId="77777777" w:rsidR="0070036F" w:rsidRDefault="0070036F" w:rsidP="0070036F">
      <w:pPr>
        <w:jc w:val="both"/>
      </w:pPr>
    </w:p>
    <w:p w14:paraId="0029BC84" w14:textId="77777777" w:rsidR="0070036F" w:rsidRDefault="0070036F" w:rsidP="0070036F">
      <w:pPr>
        <w:pStyle w:val="Odstavekseznama"/>
        <w:numPr>
          <w:ilvl w:val="0"/>
          <w:numId w:val="22"/>
        </w:numPr>
        <w:jc w:val="both"/>
      </w:pPr>
      <w:r>
        <w:t xml:space="preserve">Izbrani ponudnik mora izvesti vse </w:t>
      </w:r>
      <w:r w:rsidRPr="006F6883">
        <w:t>priklop</w:t>
      </w:r>
      <w:r>
        <w:t>e</w:t>
      </w:r>
      <w:r w:rsidRPr="006F6883">
        <w:t xml:space="preserve"> opreme na instalacijske sisteme</w:t>
      </w:r>
      <w:r>
        <w:t xml:space="preserve"> naročnika: digestoriji, </w:t>
      </w:r>
      <w:proofErr w:type="spellStart"/>
      <w:r>
        <w:t>odsesevalne</w:t>
      </w:r>
      <w:proofErr w:type="spellEnd"/>
      <w:r>
        <w:t xml:space="preserve"> roke, </w:t>
      </w:r>
      <w:r w:rsidRPr="006F6883">
        <w:t>medijske celice za elektriko, laboratorijske pipe, odtočn</w:t>
      </w:r>
      <w:r>
        <w:t>e</w:t>
      </w:r>
      <w:r w:rsidRPr="006F6883">
        <w:t xml:space="preserve"> sifon</w:t>
      </w:r>
      <w:r>
        <w:t>e</w:t>
      </w:r>
      <w:r w:rsidRPr="006F6883">
        <w:t xml:space="preserve">, </w:t>
      </w:r>
      <w:r>
        <w:t xml:space="preserve">varnostne omare (z izjemo varnostnih omar v kleti) </w:t>
      </w:r>
      <w:r w:rsidRPr="006F6883">
        <w:t>in</w:t>
      </w:r>
      <w:r>
        <w:t xml:space="preserve"> vso morebitno ostalo opremo, če je to potrebno za njeno normalno delovanje oz. uporabo, in sicer s strani strokovno usposobljenega osebja. Ponudba n</w:t>
      </w:r>
      <w:r w:rsidRPr="0079084E">
        <w:t>aj torej vsebuje tudi priklopni material.</w:t>
      </w:r>
      <w:r>
        <w:t xml:space="preserve"> </w:t>
      </w:r>
    </w:p>
    <w:p w14:paraId="5C31B78B" w14:textId="77777777" w:rsidR="0070036F" w:rsidRDefault="0070036F" w:rsidP="0070036F">
      <w:pPr>
        <w:pStyle w:val="Odstavekseznama"/>
      </w:pPr>
    </w:p>
    <w:p w14:paraId="7A5B340C" w14:textId="77777777" w:rsidR="0070036F" w:rsidRDefault="0070036F" w:rsidP="0070036F">
      <w:pPr>
        <w:pStyle w:val="Odstavekseznama"/>
        <w:numPr>
          <w:ilvl w:val="0"/>
          <w:numId w:val="22"/>
        </w:numPr>
        <w:jc w:val="both"/>
      </w:pPr>
      <w:r>
        <w:t>Garancija: najmanj 24 mesecev.</w:t>
      </w:r>
    </w:p>
    <w:p w14:paraId="17E8B5CF" w14:textId="77777777" w:rsidR="0070036F" w:rsidRDefault="0070036F" w:rsidP="0070036F">
      <w:pPr>
        <w:pStyle w:val="Odstavekseznama"/>
      </w:pPr>
    </w:p>
    <w:p w14:paraId="55938D01" w14:textId="77777777" w:rsidR="0070036F" w:rsidRDefault="0070036F" w:rsidP="0070036F">
      <w:pPr>
        <w:pStyle w:val="Odstavekseznama"/>
        <w:numPr>
          <w:ilvl w:val="0"/>
          <w:numId w:val="22"/>
        </w:numPr>
        <w:jc w:val="both"/>
      </w:pPr>
      <w:bookmarkStart w:id="17" w:name="_Hlk159514615"/>
      <w:r w:rsidRPr="00066141">
        <w:t xml:space="preserve">Ponudnik </w:t>
      </w:r>
      <w:r>
        <w:t>z oddajo ponudbe jamči, da zagotavlja</w:t>
      </w:r>
      <w:r w:rsidRPr="00066141">
        <w:t xml:space="preserve"> originalne rezervne dele in potrošni material, vezan izključno na proizvajalca vseh glavnih komponent </w:t>
      </w:r>
      <w:r>
        <w:t>opreme</w:t>
      </w:r>
      <w:r w:rsidRPr="00066141">
        <w:t xml:space="preserve">, ter </w:t>
      </w:r>
      <w:r>
        <w:t xml:space="preserve">nudi </w:t>
      </w:r>
      <w:r w:rsidRPr="00066141">
        <w:t>vzdrževanje in servis vseh komponent opreme</w:t>
      </w:r>
      <w:r>
        <w:t xml:space="preserve"> </w:t>
      </w:r>
      <w:r w:rsidRPr="00066141">
        <w:t xml:space="preserve">vsaj </w:t>
      </w:r>
      <w:r w:rsidRPr="008C20F8">
        <w:t>10 let</w:t>
      </w:r>
      <w:r w:rsidRPr="00066141">
        <w:t xml:space="preserve"> po poteku garancijskega roka</w:t>
      </w:r>
      <w:bookmarkEnd w:id="17"/>
      <w:r w:rsidRPr="00066141">
        <w:t>.</w:t>
      </w:r>
    </w:p>
    <w:p w14:paraId="18955228" w14:textId="77777777" w:rsidR="0070036F" w:rsidRDefault="0070036F" w:rsidP="0070036F">
      <w:pPr>
        <w:pStyle w:val="Odstavekseznama"/>
      </w:pPr>
    </w:p>
    <w:p w14:paraId="337D867F" w14:textId="77777777" w:rsidR="0070036F" w:rsidRDefault="0070036F" w:rsidP="0070036F">
      <w:pPr>
        <w:pStyle w:val="Odstavekseznama"/>
        <w:numPr>
          <w:ilvl w:val="0"/>
          <w:numId w:val="22"/>
        </w:numPr>
        <w:jc w:val="both"/>
      </w:pPr>
      <w:bookmarkStart w:id="18" w:name="_Hlk66356955"/>
      <w:r w:rsidRPr="00066141">
        <w:t xml:space="preserve">Storitve servisiranja v obdobju garancije in vsaj 10 let po poteku garancijskega roka mora izvajati usposobljen serviser, pooblaščen s strani proizvajalca opreme, z aktivnim znanjem </w:t>
      </w:r>
      <w:r>
        <w:t xml:space="preserve">angleškega ali </w:t>
      </w:r>
      <w:r w:rsidRPr="00066141">
        <w:t>slovenskega jezika</w:t>
      </w:r>
      <w:bookmarkEnd w:id="18"/>
      <w:r>
        <w:t>.</w:t>
      </w:r>
    </w:p>
    <w:p w14:paraId="45E84D23" w14:textId="77777777" w:rsidR="0070036F" w:rsidRDefault="0070036F" w:rsidP="0070036F">
      <w:pPr>
        <w:pStyle w:val="Odstavekseznama"/>
      </w:pPr>
    </w:p>
    <w:p w14:paraId="7BE41419" w14:textId="77777777" w:rsidR="0070036F" w:rsidRDefault="0070036F" w:rsidP="0070036F">
      <w:pPr>
        <w:pStyle w:val="Odstavekseznama"/>
        <w:ind w:left="0"/>
      </w:pPr>
    </w:p>
    <w:tbl>
      <w:tblPr>
        <w:tblW w:w="9354" w:type="dxa"/>
        <w:tblInd w:w="2" w:type="dxa"/>
        <w:tblLayout w:type="fixed"/>
        <w:tblLook w:val="0000" w:firstRow="0" w:lastRow="0" w:firstColumn="0" w:lastColumn="0" w:noHBand="0" w:noVBand="0"/>
      </w:tblPr>
      <w:tblGrid>
        <w:gridCol w:w="4393"/>
        <w:gridCol w:w="4961"/>
      </w:tblGrid>
      <w:tr w:rsidR="0070036F" w:rsidRPr="00E03F2A" w14:paraId="32B6400C" w14:textId="77777777" w:rsidTr="00DF6A41">
        <w:tc>
          <w:tcPr>
            <w:tcW w:w="4393" w:type="dxa"/>
          </w:tcPr>
          <w:p w14:paraId="77E401DC" w14:textId="77777777" w:rsidR="0070036F" w:rsidRPr="00E03F2A" w:rsidRDefault="0070036F" w:rsidP="00DF6A41">
            <w:pPr>
              <w:spacing w:line="276" w:lineRule="auto"/>
              <w:rPr>
                <w:rFonts w:cs="Arial"/>
                <w:sz w:val="22"/>
                <w:szCs w:val="22"/>
              </w:rPr>
            </w:pPr>
            <w:bookmarkStart w:id="19" w:name="_Hlk167713659"/>
            <w:r w:rsidRPr="00E03F2A">
              <w:rPr>
                <w:rFonts w:cs="Arial"/>
                <w:sz w:val="22"/>
                <w:szCs w:val="22"/>
              </w:rPr>
              <w:t>Kraj in datum:</w:t>
            </w:r>
          </w:p>
          <w:p w14:paraId="01283BA7" w14:textId="77777777" w:rsidR="0070036F" w:rsidRPr="00E03F2A" w:rsidRDefault="0070036F" w:rsidP="00DF6A41">
            <w:pPr>
              <w:spacing w:line="276" w:lineRule="auto"/>
              <w:rPr>
                <w:rFonts w:cs="Arial"/>
                <w:sz w:val="22"/>
                <w:szCs w:val="22"/>
              </w:rPr>
            </w:pPr>
          </w:p>
        </w:tc>
        <w:tc>
          <w:tcPr>
            <w:tcW w:w="4961" w:type="dxa"/>
          </w:tcPr>
          <w:p w14:paraId="7F852A57" w14:textId="77777777" w:rsidR="0070036F" w:rsidRPr="00E03F2A" w:rsidRDefault="0070036F" w:rsidP="00DF6A41">
            <w:pPr>
              <w:spacing w:line="276" w:lineRule="auto"/>
              <w:rPr>
                <w:rFonts w:cs="Arial"/>
                <w:sz w:val="22"/>
                <w:szCs w:val="22"/>
              </w:rPr>
            </w:pPr>
            <w:r w:rsidRPr="00E03F2A">
              <w:rPr>
                <w:rFonts w:cs="Arial"/>
                <w:sz w:val="22"/>
                <w:szCs w:val="22"/>
              </w:rPr>
              <w:t>Ponudnik:</w:t>
            </w:r>
          </w:p>
        </w:tc>
      </w:tr>
      <w:tr w:rsidR="0070036F" w:rsidRPr="00E03F2A" w14:paraId="144CA5FE" w14:textId="77777777" w:rsidTr="00DF6A41">
        <w:tc>
          <w:tcPr>
            <w:tcW w:w="4393" w:type="dxa"/>
          </w:tcPr>
          <w:p w14:paraId="14C3D5B8" w14:textId="77777777" w:rsidR="0070036F" w:rsidRPr="00E03F2A" w:rsidRDefault="0070036F" w:rsidP="00DF6A41">
            <w:pPr>
              <w:spacing w:line="276" w:lineRule="auto"/>
              <w:rPr>
                <w:rFonts w:cs="Arial"/>
                <w:sz w:val="22"/>
                <w:szCs w:val="22"/>
              </w:rPr>
            </w:pPr>
          </w:p>
        </w:tc>
        <w:tc>
          <w:tcPr>
            <w:tcW w:w="4961" w:type="dxa"/>
          </w:tcPr>
          <w:p w14:paraId="37EAA0A7" w14:textId="77777777" w:rsidR="0070036F" w:rsidRPr="00E03F2A" w:rsidRDefault="0070036F" w:rsidP="00DF6A41">
            <w:pPr>
              <w:spacing w:line="276" w:lineRule="auto"/>
              <w:rPr>
                <w:rFonts w:cs="Arial"/>
                <w:sz w:val="22"/>
                <w:szCs w:val="22"/>
              </w:rPr>
            </w:pPr>
            <w:r w:rsidRPr="00E03F2A">
              <w:rPr>
                <w:rFonts w:cs="Arial"/>
                <w:sz w:val="22"/>
                <w:szCs w:val="22"/>
              </w:rPr>
              <w:t>Žig in podpis:</w:t>
            </w:r>
          </w:p>
          <w:p w14:paraId="3F21F1F9" w14:textId="77777777" w:rsidR="0070036F" w:rsidRPr="00E03F2A" w:rsidRDefault="0070036F" w:rsidP="00DF6A41">
            <w:pPr>
              <w:spacing w:line="276" w:lineRule="auto"/>
              <w:rPr>
                <w:rFonts w:cs="Arial"/>
                <w:sz w:val="22"/>
                <w:szCs w:val="22"/>
              </w:rPr>
            </w:pPr>
          </w:p>
        </w:tc>
      </w:tr>
      <w:bookmarkEnd w:id="19"/>
    </w:tbl>
    <w:p w14:paraId="6E524FD8" w14:textId="77777777" w:rsidR="00751F9A" w:rsidRDefault="00751F9A" w:rsidP="00D237F1">
      <w:pPr>
        <w:pStyle w:val="2AG"/>
        <w:numPr>
          <w:ilvl w:val="0"/>
          <w:numId w:val="0"/>
        </w:numPr>
        <w:spacing w:line="276" w:lineRule="auto"/>
        <w:ind w:left="426"/>
        <w:rPr>
          <w:color w:val="632423"/>
          <w:sz w:val="28"/>
        </w:rPr>
      </w:pPr>
    </w:p>
    <w:p w14:paraId="0766C93E" w14:textId="77777777" w:rsidR="00751F9A" w:rsidRDefault="00751F9A">
      <w:pPr>
        <w:rPr>
          <w:rFonts w:cs="Arial"/>
          <w:b/>
          <w:caps/>
          <w:color w:val="632423"/>
          <w:sz w:val="28"/>
          <w:szCs w:val="28"/>
        </w:rPr>
      </w:pPr>
      <w:r>
        <w:rPr>
          <w:color w:val="632423"/>
          <w:sz w:val="28"/>
        </w:rPr>
        <w:br w:type="page"/>
      </w:r>
    </w:p>
    <w:p w14:paraId="55DAEB48" w14:textId="66CDFCC4" w:rsidR="00D237F1" w:rsidRDefault="00D237F1" w:rsidP="00D237F1">
      <w:pPr>
        <w:pStyle w:val="2AG"/>
        <w:numPr>
          <w:ilvl w:val="0"/>
          <w:numId w:val="0"/>
        </w:numPr>
        <w:spacing w:line="276" w:lineRule="auto"/>
        <w:ind w:left="426"/>
        <w:rPr>
          <w:bCs/>
          <w:color w:val="632423"/>
          <w:sz w:val="28"/>
        </w:rPr>
      </w:pPr>
      <w:r w:rsidRPr="00664849">
        <w:rPr>
          <w:color w:val="632423"/>
          <w:sz w:val="28"/>
        </w:rPr>
        <w:lastRenderedPageBreak/>
        <w:t>Obr-</w:t>
      </w:r>
      <w:r>
        <w:rPr>
          <w:color w:val="632423"/>
          <w:sz w:val="28"/>
        </w:rPr>
        <w:t>6</w:t>
      </w:r>
      <w:r w:rsidRPr="00664849">
        <w:rPr>
          <w:color w:val="632423"/>
          <w:sz w:val="28"/>
        </w:rPr>
        <w:t xml:space="preserve">: </w:t>
      </w:r>
      <w:r>
        <w:rPr>
          <w:bCs/>
          <w:color w:val="632423"/>
          <w:sz w:val="28"/>
        </w:rPr>
        <w:t>IZJ</w:t>
      </w:r>
      <w:r w:rsidRPr="00664849">
        <w:rPr>
          <w:bCs/>
          <w:color w:val="632423"/>
          <w:sz w:val="28"/>
        </w:rPr>
        <w:t>a</w:t>
      </w:r>
      <w:r>
        <w:rPr>
          <w:bCs/>
          <w:color w:val="632423"/>
          <w:sz w:val="28"/>
        </w:rPr>
        <w:t>VA PONUDNIKA, DA NE OBSTAJAJO RAZLOGI ZA IZKLJUČITEV IZ 5K. ČLENA UREDBE SVETA (eu) 2022/576</w:t>
      </w:r>
    </w:p>
    <w:p w14:paraId="4A8103E5" w14:textId="77777777" w:rsidR="00D237F1" w:rsidRDefault="00D237F1" w:rsidP="00D237F1">
      <w:pPr>
        <w:ind w:right="381"/>
        <w:rPr>
          <w:rFonts w:cs="Arial"/>
          <w:b/>
          <w:bCs/>
          <w:color w:val="632423"/>
          <w:sz w:val="28"/>
          <w:szCs w:val="28"/>
        </w:rPr>
      </w:pPr>
    </w:p>
    <w:p w14:paraId="527F40C1" w14:textId="77777777" w:rsidR="00D237F1" w:rsidRDefault="00D237F1" w:rsidP="00D237F1">
      <w:pPr>
        <w:pStyle w:val="Standard"/>
        <w:jc w:val="left"/>
        <w:rPr>
          <w:rFonts w:ascii="Arial" w:eastAsia="Times New Roman" w:hAnsi="Arial" w:cs="Arial"/>
          <w:lang w:eastAsia="sl-SI"/>
        </w:rPr>
      </w:pPr>
    </w:p>
    <w:p w14:paraId="76E420C6" w14:textId="77777777" w:rsidR="00D237F1" w:rsidRPr="00125CD9" w:rsidRDefault="00D237F1" w:rsidP="00D237F1">
      <w:pPr>
        <w:pStyle w:val="Standard"/>
        <w:jc w:val="left"/>
        <w:rPr>
          <w:rFonts w:ascii="Arial" w:hAnsi="Arial" w:cs="Arial"/>
        </w:rPr>
      </w:pPr>
      <w:r w:rsidRPr="00125CD9">
        <w:rPr>
          <w:rFonts w:ascii="Arial" w:eastAsia="Times New Roman" w:hAnsi="Arial" w:cs="Arial"/>
          <w:lang w:eastAsia="sl-SI"/>
        </w:rPr>
        <w:t>Gospodarski subjekt:</w:t>
      </w:r>
      <w:r w:rsidRPr="00125CD9">
        <w:rPr>
          <w:rFonts w:ascii="Arial" w:hAnsi="Arial" w:cs="Arial"/>
        </w:rPr>
        <w:t xml:space="preserve"> </w:t>
      </w:r>
    </w:p>
    <w:p w14:paraId="28CA4504" w14:textId="77777777" w:rsidR="00D237F1" w:rsidRPr="00E03F2A" w:rsidRDefault="00D237F1" w:rsidP="00D237F1">
      <w:pPr>
        <w:pStyle w:val="Standard"/>
        <w:jc w:val="left"/>
        <w:rPr>
          <w:rFonts w:ascii="Arial" w:hAnsi="Arial" w:cs="Arial"/>
        </w:rPr>
      </w:pPr>
    </w:p>
    <w:p w14:paraId="72C6724E" w14:textId="77777777" w:rsidR="00D237F1" w:rsidRPr="00E03F2A" w:rsidRDefault="00D237F1" w:rsidP="00D237F1">
      <w:pPr>
        <w:pStyle w:val="Standard"/>
        <w:jc w:val="left"/>
        <w:rPr>
          <w:rFonts w:ascii="Arial" w:hAnsi="Arial" w:cs="Arial"/>
        </w:rPr>
      </w:pPr>
      <w:r w:rsidRPr="00E03F2A">
        <w:rPr>
          <w:rFonts w:ascii="Arial" w:hAnsi="Arial" w:cs="Arial"/>
        </w:rPr>
        <w:t>________</w:t>
      </w:r>
      <w:r>
        <w:rPr>
          <w:rFonts w:ascii="Arial" w:hAnsi="Arial" w:cs="Arial"/>
        </w:rPr>
        <w:t>__________</w:t>
      </w:r>
      <w:r w:rsidRPr="00E03F2A">
        <w:rPr>
          <w:rFonts w:ascii="Arial" w:hAnsi="Arial" w:cs="Arial"/>
        </w:rPr>
        <w:t>_________________________________________________________</w:t>
      </w:r>
    </w:p>
    <w:p w14:paraId="421C21F5" w14:textId="77777777" w:rsidR="00D237F1" w:rsidRPr="00E03F2A" w:rsidRDefault="00D237F1" w:rsidP="00D237F1">
      <w:pPr>
        <w:pStyle w:val="Standard"/>
        <w:widowControl w:val="0"/>
        <w:rPr>
          <w:rFonts w:ascii="Arial" w:eastAsia="Times New Roman" w:hAnsi="Arial" w:cs="Arial"/>
          <w:b/>
          <w:lang w:eastAsia="sl-SI"/>
        </w:rPr>
      </w:pPr>
    </w:p>
    <w:p w14:paraId="4C4F8527" w14:textId="2A1BCB7C" w:rsidR="00D237F1" w:rsidRPr="00125CD9" w:rsidRDefault="00D237F1" w:rsidP="00D237F1">
      <w:pPr>
        <w:tabs>
          <w:tab w:val="left" w:pos="1980"/>
        </w:tabs>
        <w:ind w:right="382"/>
        <w:jc w:val="both"/>
        <w:rPr>
          <w:sz w:val="22"/>
          <w:szCs w:val="22"/>
        </w:rPr>
      </w:pPr>
      <w:r w:rsidRPr="00125CD9">
        <w:rPr>
          <w:sz w:val="22"/>
          <w:szCs w:val="22"/>
        </w:rPr>
        <w:t xml:space="preserve">V postopku oddaje javnega naročila </w:t>
      </w:r>
      <w:r w:rsidR="000F1B1A" w:rsidRPr="000F1B1A">
        <w:rPr>
          <w:rFonts w:cs="Arial"/>
          <w:b/>
          <w:bCs/>
          <w:sz w:val="22"/>
          <w:szCs w:val="22"/>
        </w:rPr>
        <w:t xml:space="preserve">»Dobava in montaža laboratorijskega pohištva in laboratorijske opreme z upoštevanjem </w:t>
      </w:r>
      <w:proofErr w:type="spellStart"/>
      <w:r w:rsidR="000F1B1A" w:rsidRPr="000F1B1A">
        <w:rPr>
          <w:rFonts w:cs="Arial"/>
          <w:b/>
          <w:bCs/>
          <w:sz w:val="22"/>
          <w:szCs w:val="22"/>
        </w:rPr>
        <w:t>okoljskih</w:t>
      </w:r>
      <w:proofErr w:type="spellEnd"/>
      <w:r w:rsidR="000F1B1A" w:rsidRPr="000F1B1A">
        <w:rPr>
          <w:rFonts w:cs="Arial"/>
          <w:b/>
          <w:bCs/>
          <w:sz w:val="22"/>
          <w:szCs w:val="22"/>
        </w:rPr>
        <w:t xml:space="preserve"> vidikov«</w:t>
      </w:r>
      <w:r w:rsidRPr="000F1B1A">
        <w:rPr>
          <w:sz w:val="22"/>
          <w:szCs w:val="22"/>
        </w:rPr>
        <w:t>,</w:t>
      </w:r>
      <w:r w:rsidRPr="00125CD9">
        <w:rPr>
          <w:sz w:val="22"/>
          <w:szCs w:val="22"/>
        </w:rPr>
        <w:t xml:space="preserve"> izjavljamo, da smo seznanjeni z določili prvega odstavka 5k</w:t>
      </w:r>
      <w:r>
        <w:rPr>
          <w:sz w:val="22"/>
          <w:szCs w:val="22"/>
        </w:rPr>
        <w:t>.</w:t>
      </w:r>
      <w:r w:rsidRPr="00125CD9">
        <w:rPr>
          <w:sz w:val="22"/>
          <w:szCs w:val="22"/>
        </w:rPr>
        <w:t xml:space="preserve">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1B3F825" w14:textId="77777777" w:rsidR="00D237F1" w:rsidRPr="00125CD9" w:rsidRDefault="00D237F1" w:rsidP="00D237F1">
      <w:pPr>
        <w:pStyle w:val="Standard"/>
        <w:tabs>
          <w:tab w:val="left" w:pos="1980"/>
        </w:tabs>
        <w:ind w:right="382"/>
        <w:rPr>
          <w:rFonts w:ascii="Arial" w:hAnsi="Arial" w:cs="Arial"/>
        </w:rPr>
      </w:pPr>
    </w:p>
    <w:p w14:paraId="10436827"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ruskim državljanom ali fizičnim ali pravnim osebam, subjektom ali organom s sedežem v Rusiji;</w:t>
      </w:r>
    </w:p>
    <w:p w14:paraId="04FF694D"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pravnim osebam, subjektom ali organom, katerih več kot 50-odstotni delež je v neposredni ali posredni lasti subjekta iz prejšnje alineje;</w:t>
      </w:r>
    </w:p>
    <w:p w14:paraId="55776D3D"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fizičnim ali pravnim osebam, subjektoma ali organom, ki delujejo v imenu ali po navodilih subjekta iz prejšnjih dveh alinej,</w:t>
      </w:r>
    </w:p>
    <w:p w14:paraId="61A694D3" w14:textId="77777777" w:rsidR="00D237F1" w:rsidRPr="00125CD9" w:rsidRDefault="00D237F1" w:rsidP="00D237F1">
      <w:pPr>
        <w:numPr>
          <w:ilvl w:val="0"/>
          <w:numId w:val="20"/>
        </w:numPr>
        <w:spacing w:line="276" w:lineRule="auto"/>
        <w:jc w:val="both"/>
        <w:rPr>
          <w:rFonts w:cs="Arial"/>
          <w:sz w:val="22"/>
          <w:szCs w:val="22"/>
        </w:rPr>
      </w:pPr>
      <w:r w:rsidRPr="00125CD9">
        <w:rPr>
          <w:rFonts w:cs="Arial"/>
          <w:sz w:val="22"/>
          <w:szCs w:val="22"/>
        </w:rPr>
        <w:t>vključno s podizvajalci, dobavitelji ali subjekti, katerih zmogljivosti se uporabljajo v smislu direktiv o javnem naročanju, če predstavljajo več kot 10 % vrednosti naročila;</w:t>
      </w:r>
    </w:p>
    <w:p w14:paraId="4EA8506C" w14:textId="77777777" w:rsidR="00D237F1" w:rsidRDefault="00D237F1" w:rsidP="00D237F1">
      <w:pPr>
        <w:spacing w:line="276" w:lineRule="auto"/>
        <w:jc w:val="both"/>
        <w:rPr>
          <w:rFonts w:cs="Arial"/>
          <w:sz w:val="22"/>
          <w:szCs w:val="22"/>
        </w:rPr>
      </w:pPr>
    </w:p>
    <w:p w14:paraId="2A221D0C" w14:textId="77777777" w:rsidR="00D237F1" w:rsidRPr="00125CD9" w:rsidRDefault="00D237F1" w:rsidP="00D237F1">
      <w:pPr>
        <w:spacing w:line="276" w:lineRule="auto"/>
        <w:jc w:val="both"/>
        <w:rPr>
          <w:rFonts w:cs="Arial"/>
          <w:sz w:val="22"/>
          <w:szCs w:val="22"/>
        </w:rPr>
      </w:pPr>
      <w:r w:rsidRPr="00125CD9">
        <w:rPr>
          <w:rFonts w:cs="Arial"/>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79C118B7" w14:textId="77777777" w:rsidR="00D237F1" w:rsidRPr="00125CD9" w:rsidRDefault="00D237F1" w:rsidP="00D237F1">
      <w:pPr>
        <w:pStyle w:val="Standard"/>
        <w:widowControl w:val="0"/>
        <w:rPr>
          <w:rFonts w:ascii="Arial" w:eastAsia="Times New Roman" w:hAnsi="Arial" w:cs="Arial"/>
          <w:lang w:eastAsia="sl-SI"/>
        </w:rPr>
      </w:pPr>
    </w:p>
    <w:p w14:paraId="7FDE2FFE" w14:textId="77777777" w:rsidR="00D237F1" w:rsidRPr="00125CD9" w:rsidRDefault="00D237F1" w:rsidP="00D237F1">
      <w:pPr>
        <w:pStyle w:val="Standard"/>
        <w:widowControl w:val="0"/>
        <w:rPr>
          <w:rFonts w:ascii="Arial" w:hAnsi="Arial" w:cs="Arial"/>
        </w:rPr>
      </w:pPr>
      <w:r w:rsidRPr="00125CD9">
        <w:rPr>
          <w:rFonts w:ascii="Arial" w:eastAsia="Times New Roman" w:hAnsi="Arial" w:cs="Arial"/>
          <w:lang w:eastAsia="sl-SI"/>
        </w:rPr>
        <w:t xml:space="preserve">Ta izjava je dana pod </w:t>
      </w:r>
      <w:r w:rsidRPr="00125CD9">
        <w:rPr>
          <w:rFonts w:ascii="Arial" w:hAnsi="Arial" w:cs="Arial"/>
        </w:rPr>
        <w:t>kazensko in materialno odgovornostjo.</w:t>
      </w:r>
    </w:p>
    <w:p w14:paraId="09E42BDF" w14:textId="77777777" w:rsidR="00D237F1" w:rsidRDefault="00D237F1" w:rsidP="00D237F1">
      <w:pPr>
        <w:pStyle w:val="Standard"/>
        <w:widowControl w:val="0"/>
        <w:rPr>
          <w:rFonts w:ascii="Arial" w:hAnsi="Arial" w:cs="Arial"/>
          <w:sz w:val="20"/>
          <w:szCs w:val="20"/>
        </w:rPr>
      </w:pPr>
    </w:p>
    <w:p w14:paraId="1173C296" w14:textId="77777777" w:rsidR="00D237F1" w:rsidRPr="00AE1AFF" w:rsidRDefault="00D237F1" w:rsidP="00D237F1">
      <w:pPr>
        <w:pStyle w:val="Standard"/>
        <w:widowControl w:val="0"/>
        <w:rPr>
          <w:rFonts w:ascii="Arial" w:hAnsi="Arial" w:cs="Arial"/>
          <w:sz w:val="20"/>
          <w:szCs w:val="20"/>
        </w:rPr>
      </w:pPr>
    </w:p>
    <w:p w14:paraId="20FCAD4A" w14:textId="77777777" w:rsidR="00D237F1" w:rsidRPr="00E03F2A" w:rsidRDefault="00D237F1" w:rsidP="00D237F1">
      <w:pPr>
        <w:ind w:right="381"/>
        <w:rPr>
          <w:rFonts w:cs="Arial"/>
          <w:sz w:val="22"/>
          <w:szCs w:val="22"/>
        </w:rPr>
      </w:pPr>
    </w:p>
    <w:tbl>
      <w:tblPr>
        <w:tblW w:w="9354" w:type="dxa"/>
        <w:tblInd w:w="2" w:type="dxa"/>
        <w:tblLayout w:type="fixed"/>
        <w:tblLook w:val="0000" w:firstRow="0" w:lastRow="0" w:firstColumn="0" w:lastColumn="0" w:noHBand="0" w:noVBand="0"/>
      </w:tblPr>
      <w:tblGrid>
        <w:gridCol w:w="4393"/>
        <w:gridCol w:w="4961"/>
      </w:tblGrid>
      <w:tr w:rsidR="00D237F1" w:rsidRPr="00E03F2A" w14:paraId="47C9F35D" w14:textId="77777777" w:rsidTr="008D617D">
        <w:tc>
          <w:tcPr>
            <w:tcW w:w="4393" w:type="dxa"/>
          </w:tcPr>
          <w:p w14:paraId="1890BD96" w14:textId="77777777" w:rsidR="00D237F1" w:rsidRPr="00E03F2A" w:rsidRDefault="00D237F1" w:rsidP="008D617D">
            <w:pPr>
              <w:spacing w:line="276" w:lineRule="auto"/>
              <w:rPr>
                <w:rFonts w:cs="Arial"/>
                <w:sz w:val="22"/>
                <w:szCs w:val="22"/>
              </w:rPr>
            </w:pPr>
            <w:r w:rsidRPr="00E03F2A">
              <w:rPr>
                <w:rFonts w:cs="Arial"/>
                <w:sz w:val="22"/>
                <w:szCs w:val="22"/>
              </w:rPr>
              <w:t>Kraj in datum:</w:t>
            </w:r>
          </w:p>
          <w:p w14:paraId="03C5E4D5" w14:textId="77777777" w:rsidR="00D237F1" w:rsidRPr="00E03F2A" w:rsidRDefault="00D237F1" w:rsidP="008D617D">
            <w:pPr>
              <w:spacing w:line="276" w:lineRule="auto"/>
              <w:rPr>
                <w:rFonts w:cs="Arial"/>
                <w:sz w:val="22"/>
                <w:szCs w:val="22"/>
              </w:rPr>
            </w:pPr>
          </w:p>
        </w:tc>
        <w:tc>
          <w:tcPr>
            <w:tcW w:w="4961" w:type="dxa"/>
          </w:tcPr>
          <w:p w14:paraId="59E881D7" w14:textId="77777777" w:rsidR="00D237F1" w:rsidRPr="00E03F2A" w:rsidRDefault="00D237F1" w:rsidP="008D617D">
            <w:pPr>
              <w:spacing w:line="276" w:lineRule="auto"/>
              <w:rPr>
                <w:rFonts w:cs="Arial"/>
                <w:sz w:val="22"/>
                <w:szCs w:val="22"/>
              </w:rPr>
            </w:pPr>
            <w:r w:rsidRPr="00E03F2A">
              <w:rPr>
                <w:rFonts w:cs="Arial"/>
                <w:sz w:val="22"/>
                <w:szCs w:val="22"/>
              </w:rPr>
              <w:t>Ponudnik:</w:t>
            </w:r>
          </w:p>
        </w:tc>
      </w:tr>
      <w:tr w:rsidR="00D237F1" w:rsidRPr="00E03F2A" w14:paraId="09A5630B" w14:textId="77777777" w:rsidTr="008D617D">
        <w:tc>
          <w:tcPr>
            <w:tcW w:w="4393" w:type="dxa"/>
          </w:tcPr>
          <w:p w14:paraId="298A23F5" w14:textId="77777777" w:rsidR="00D237F1" w:rsidRPr="00E03F2A" w:rsidRDefault="00D237F1" w:rsidP="008D617D">
            <w:pPr>
              <w:spacing w:line="276" w:lineRule="auto"/>
              <w:rPr>
                <w:rFonts w:cs="Arial"/>
                <w:sz w:val="22"/>
                <w:szCs w:val="22"/>
              </w:rPr>
            </w:pPr>
          </w:p>
        </w:tc>
        <w:tc>
          <w:tcPr>
            <w:tcW w:w="4961" w:type="dxa"/>
          </w:tcPr>
          <w:p w14:paraId="33923A6F" w14:textId="77777777" w:rsidR="00D237F1" w:rsidRPr="00E03F2A" w:rsidRDefault="00D237F1" w:rsidP="008D617D">
            <w:pPr>
              <w:spacing w:line="276" w:lineRule="auto"/>
              <w:rPr>
                <w:rFonts w:cs="Arial"/>
                <w:sz w:val="22"/>
                <w:szCs w:val="22"/>
              </w:rPr>
            </w:pPr>
            <w:r w:rsidRPr="00E03F2A">
              <w:rPr>
                <w:rFonts w:cs="Arial"/>
                <w:sz w:val="22"/>
                <w:szCs w:val="22"/>
              </w:rPr>
              <w:t>Žig in podpis:</w:t>
            </w:r>
          </w:p>
          <w:p w14:paraId="0BD8724B" w14:textId="77777777" w:rsidR="00D237F1" w:rsidRPr="00E03F2A" w:rsidRDefault="00D237F1" w:rsidP="008D617D">
            <w:pPr>
              <w:spacing w:line="276" w:lineRule="auto"/>
              <w:rPr>
                <w:rFonts w:cs="Arial"/>
                <w:sz w:val="22"/>
                <w:szCs w:val="22"/>
              </w:rPr>
            </w:pPr>
          </w:p>
        </w:tc>
      </w:tr>
    </w:tbl>
    <w:p w14:paraId="28D54E87" w14:textId="77777777" w:rsidR="00D237F1" w:rsidRPr="00E03F2A" w:rsidRDefault="00D237F1" w:rsidP="00D237F1">
      <w:pPr>
        <w:rPr>
          <w:rFonts w:cs="Arial"/>
          <w:sz w:val="22"/>
          <w:szCs w:val="22"/>
        </w:rPr>
      </w:pPr>
    </w:p>
    <w:p w14:paraId="1E6D696C" w14:textId="77777777" w:rsidR="000F1B1A" w:rsidRDefault="000F1B1A" w:rsidP="00D237F1">
      <w:pPr>
        <w:rPr>
          <w:rFonts w:cs="Arial"/>
          <w:b/>
          <w:bCs/>
          <w:color w:val="632423"/>
          <w:sz w:val="28"/>
          <w:szCs w:val="28"/>
        </w:rPr>
      </w:pPr>
    </w:p>
    <w:p w14:paraId="3F0EE941" w14:textId="74EFEC0C" w:rsidR="000F1B1A" w:rsidRDefault="000F1B1A">
      <w:pPr>
        <w:rPr>
          <w:rFonts w:cs="Arial"/>
          <w:b/>
          <w:bCs/>
          <w:color w:val="632423"/>
          <w:sz w:val="28"/>
          <w:szCs w:val="28"/>
        </w:rPr>
      </w:pPr>
      <w:r>
        <w:rPr>
          <w:rFonts w:cs="Arial"/>
          <w:b/>
          <w:bCs/>
          <w:color w:val="632423"/>
          <w:sz w:val="28"/>
          <w:szCs w:val="28"/>
        </w:rPr>
        <w:br w:type="page"/>
      </w:r>
    </w:p>
    <w:p w14:paraId="6592C36E" w14:textId="77777777" w:rsidR="000F1B1A" w:rsidRPr="000F1B1A" w:rsidRDefault="000F1B1A" w:rsidP="000F1B1A">
      <w:pPr>
        <w:spacing w:before="120" w:after="160" w:line="256" w:lineRule="auto"/>
        <w:jc w:val="both"/>
        <w:rPr>
          <w:b/>
          <w:bCs/>
          <w:color w:val="632423"/>
          <w:sz w:val="28"/>
        </w:rPr>
      </w:pPr>
      <w:r w:rsidRPr="000F1B1A">
        <w:rPr>
          <w:b/>
          <w:bCs/>
          <w:color w:val="632423"/>
          <w:sz w:val="28"/>
        </w:rPr>
        <w:lastRenderedPageBreak/>
        <w:t>OBR-7: SEZNAM REFERENC</w:t>
      </w:r>
    </w:p>
    <w:p w14:paraId="43C8FDF4" w14:textId="77777777" w:rsidR="000F1B1A" w:rsidRDefault="000F1B1A" w:rsidP="000F1B1A">
      <w:pPr>
        <w:pStyle w:val="Standard"/>
        <w:jc w:val="left"/>
        <w:rPr>
          <w:rFonts w:ascii="Arial" w:hAnsi="Arial" w:cs="Arial"/>
        </w:rPr>
      </w:pPr>
      <w:r>
        <w:rPr>
          <w:rFonts w:ascii="Arial" w:eastAsia="Times New Roman" w:hAnsi="Arial" w:cs="Arial"/>
          <w:lang w:eastAsia="sl-SI"/>
        </w:rPr>
        <w:t>Ponudnik</w:t>
      </w:r>
      <w:r w:rsidRPr="00E10534">
        <w:rPr>
          <w:rFonts w:ascii="Arial" w:eastAsia="Times New Roman" w:hAnsi="Arial" w:cs="Arial"/>
          <w:lang w:eastAsia="sl-SI"/>
        </w:rPr>
        <w:t>:</w:t>
      </w:r>
      <w:r w:rsidRPr="00E10534">
        <w:rPr>
          <w:rFonts w:ascii="Arial" w:hAnsi="Arial" w:cs="Arial"/>
        </w:rPr>
        <w:t xml:space="preserve"> </w:t>
      </w:r>
    </w:p>
    <w:p w14:paraId="10C3591A" w14:textId="77777777" w:rsidR="000F1B1A" w:rsidRDefault="000F1B1A" w:rsidP="000F1B1A">
      <w:pPr>
        <w:pStyle w:val="Standard"/>
        <w:jc w:val="left"/>
        <w:rPr>
          <w:rFonts w:ascii="Arial" w:hAnsi="Arial" w:cs="Arial"/>
        </w:rPr>
      </w:pPr>
    </w:p>
    <w:p w14:paraId="313DFDA8" w14:textId="77777777" w:rsidR="000F1B1A" w:rsidRPr="00E10534" w:rsidRDefault="000F1B1A" w:rsidP="000F1B1A">
      <w:pPr>
        <w:pStyle w:val="Standard"/>
        <w:jc w:val="left"/>
        <w:rPr>
          <w:rFonts w:ascii="Arial" w:hAnsi="Arial" w:cs="Arial"/>
        </w:rPr>
      </w:pPr>
      <w:r w:rsidRPr="00E10534">
        <w:rPr>
          <w:rFonts w:ascii="Arial" w:hAnsi="Arial" w:cs="Arial"/>
        </w:rPr>
        <w:t>______________</w:t>
      </w:r>
      <w:r>
        <w:rPr>
          <w:rFonts w:ascii="Arial" w:hAnsi="Arial" w:cs="Arial"/>
        </w:rPr>
        <w:t>__________</w:t>
      </w:r>
      <w:r w:rsidRPr="00E10534">
        <w:rPr>
          <w:rFonts w:ascii="Arial" w:hAnsi="Arial" w:cs="Arial"/>
        </w:rPr>
        <w:t>___________________________________________________</w:t>
      </w:r>
    </w:p>
    <w:p w14:paraId="3238ED40" w14:textId="77777777" w:rsidR="000F1B1A" w:rsidRPr="00E10534" w:rsidRDefault="000F1B1A" w:rsidP="000F1B1A">
      <w:pPr>
        <w:pStyle w:val="Standard"/>
        <w:widowControl w:val="0"/>
        <w:rPr>
          <w:rFonts w:ascii="Arial" w:eastAsia="Times New Roman" w:hAnsi="Arial" w:cs="Arial"/>
          <w:b/>
          <w:lang w:eastAsia="sl-SI"/>
        </w:rPr>
      </w:pPr>
    </w:p>
    <w:p w14:paraId="4CF27436" w14:textId="42102603" w:rsidR="000F1B1A" w:rsidRDefault="000F1B1A" w:rsidP="000F1B1A">
      <w:pPr>
        <w:ind w:right="-89"/>
        <w:jc w:val="both"/>
        <w:rPr>
          <w:rFonts w:cs="Arial"/>
        </w:rPr>
      </w:pPr>
      <w:r w:rsidRPr="00E10534">
        <w:rPr>
          <w:rFonts w:cs="Arial"/>
        </w:rPr>
        <w:t xml:space="preserve">V postopku oddaje javnega naročila </w:t>
      </w:r>
      <w:r w:rsidRPr="000F1B1A">
        <w:rPr>
          <w:rFonts w:cs="Arial"/>
          <w:b/>
          <w:bCs/>
          <w:i/>
          <w:iCs/>
          <w:szCs w:val="20"/>
        </w:rPr>
        <w:t xml:space="preserve">»Dobava in montaža laboratorijskega pohištva in laboratorijske opreme z upoštevanjem </w:t>
      </w:r>
      <w:proofErr w:type="spellStart"/>
      <w:r w:rsidRPr="000F1B1A">
        <w:rPr>
          <w:rFonts w:cs="Arial"/>
          <w:b/>
          <w:bCs/>
          <w:i/>
          <w:iCs/>
          <w:szCs w:val="20"/>
        </w:rPr>
        <w:t>okoljskih</w:t>
      </w:r>
      <w:proofErr w:type="spellEnd"/>
      <w:r w:rsidRPr="000F1B1A">
        <w:rPr>
          <w:rFonts w:cs="Arial"/>
          <w:b/>
          <w:bCs/>
          <w:i/>
          <w:iCs/>
          <w:szCs w:val="20"/>
        </w:rPr>
        <w:t xml:space="preserve"> vidikov«</w:t>
      </w:r>
      <w:r w:rsidRPr="000F1B1A">
        <w:rPr>
          <w:i/>
          <w:iCs/>
          <w:szCs w:val="20"/>
        </w:rPr>
        <w:t>,</w:t>
      </w:r>
      <w:r w:rsidRPr="00125CD9">
        <w:rPr>
          <w:sz w:val="22"/>
          <w:szCs w:val="22"/>
        </w:rPr>
        <w:t xml:space="preserve"> </w:t>
      </w:r>
      <w:r w:rsidRPr="00E10534">
        <w:rPr>
          <w:rFonts w:cs="Arial"/>
        </w:rPr>
        <w:t xml:space="preserve">izjavljamo, </w:t>
      </w:r>
      <w:r w:rsidRPr="00CB13F5">
        <w:rPr>
          <w:rFonts w:cs="Arial"/>
        </w:rPr>
        <w:t>da smo (oziroma so subjekti, ki nastopajo v naši ponudbi):</w:t>
      </w:r>
    </w:p>
    <w:p w14:paraId="76DEFD34" w14:textId="77777777" w:rsidR="000F1B1A" w:rsidRDefault="000F1B1A" w:rsidP="000F1B1A">
      <w:pPr>
        <w:ind w:right="-89"/>
        <w:jc w:val="both"/>
        <w:rPr>
          <w:rFonts w:cs="Arial"/>
        </w:rPr>
      </w:pPr>
    </w:p>
    <w:p w14:paraId="14C622DF" w14:textId="67A3E054" w:rsidR="000F1B1A" w:rsidRPr="00147949" w:rsidRDefault="000F1B1A" w:rsidP="000F1B1A">
      <w:pPr>
        <w:pStyle w:val="Slog7"/>
        <w:numPr>
          <w:ilvl w:val="0"/>
          <w:numId w:val="0"/>
        </w:numPr>
      </w:pPr>
      <w:bookmarkStart w:id="20" w:name="_Hlk149297641"/>
      <w:bookmarkStart w:id="21" w:name="_Hlk166074230"/>
      <w:r w:rsidRPr="008B6A8F">
        <w:t>V preteklih 5 (petih) letih pred</w:t>
      </w:r>
      <w:r w:rsidRPr="00CE4EA9">
        <w:t xml:space="preserve"> rokom za oddajo ponudbe pri vsaj </w:t>
      </w:r>
      <w:r>
        <w:t>1</w:t>
      </w:r>
      <w:r w:rsidRPr="00CE4EA9">
        <w:t xml:space="preserve"> (</w:t>
      </w:r>
      <w:r>
        <w:t>enem</w:t>
      </w:r>
      <w:r w:rsidRPr="00CE4EA9">
        <w:t>) naročnik</w:t>
      </w:r>
      <w:r>
        <w:t>u</w:t>
      </w:r>
      <w:r w:rsidRPr="00CE4EA9">
        <w:t xml:space="preserve"> </w:t>
      </w:r>
      <w:r>
        <w:t xml:space="preserve">iz področij zdravstvene dejavnosti, čistih prostorov ali procesne tehnologije </w:t>
      </w:r>
      <w:r w:rsidRPr="00CE4EA9">
        <w:t>uspešno izvedl</w:t>
      </w:r>
      <w:r>
        <w:t>i</w:t>
      </w:r>
      <w:r w:rsidRPr="00CE4EA9">
        <w:t xml:space="preserve"> obseg</w:t>
      </w:r>
      <w:r>
        <w:t xml:space="preserve"> </w:t>
      </w:r>
      <w:r w:rsidRPr="0043602B">
        <w:t>primerljive</w:t>
      </w:r>
      <w:r w:rsidRPr="00CE4EA9">
        <w:t xml:space="preserve"> </w:t>
      </w:r>
      <w:r>
        <w:t>dobave in montaže laboratorijskega pohištva in laboratorijske opreme</w:t>
      </w:r>
      <w:r w:rsidRPr="00E368E3">
        <w:t xml:space="preserve">, katere </w:t>
      </w:r>
      <w:r>
        <w:t>skupna pogodbena</w:t>
      </w:r>
      <w:r w:rsidRPr="00E368E3">
        <w:t xml:space="preserve"> vredn</w:t>
      </w:r>
      <w:r>
        <w:t>o</w:t>
      </w:r>
      <w:r w:rsidRPr="00E368E3">
        <w:t xml:space="preserve">st je znašala najmanj </w:t>
      </w:r>
      <w:r>
        <w:t>1</w:t>
      </w:r>
      <w:r w:rsidRPr="00E368E3">
        <w:t>00.000 EUR brez DDV.</w:t>
      </w:r>
      <w:bookmarkEnd w:id="20"/>
      <w:r>
        <w:t xml:space="preserve"> Za primerljivo dobavo in montažo šteje referenca izvedene in zaključene dobave in montaže laboratorijskega pohištva in laboratorijske opreme tehničnega raziskovalnega laboratorija, laboratorija v zdravstvu, zdravstvene ordinacije, zdravstvenega doma ali bolnišnice, čistih prostorov v industriji ali procesni tehnologiji </w:t>
      </w:r>
      <w:r w:rsidRPr="00147949">
        <w:t>ali šolsk</w:t>
      </w:r>
      <w:r w:rsidR="008B6A8F" w:rsidRPr="00147949">
        <w:t>ega</w:t>
      </w:r>
      <w:r w:rsidRPr="00147949">
        <w:t xml:space="preserve"> raziskovaln</w:t>
      </w:r>
      <w:r w:rsidR="008B6A8F" w:rsidRPr="00147949">
        <w:t>ega</w:t>
      </w:r>
      <w:r w:rsidRPr="00147949">
        <w:t xml:space="preserve"> laboratorij</w:t>
      </w:r>
      <w:r w:rsidR="008B6A8F" w:rsidRPr="00147949">
        <w:t>a</w:t>
      </w:r>
      <w:r w:rsidRPr="00147949">
        <w:t xml:space="preserve">. </w:t>
      </w:r>
    </w:p>
    <w:bookmarkEnd w:id="21"/>
    <w:p w14:paraId="0C610BCB" w14:textId="77777777" w:rsidR="000F1B1A" w:rsidRPr="00147949" w:rsidRDefault="000F1B1A" w:rsidP="000F1B1A">
      <w:pPr>
        <w:ind w:right="-89"/>
        <w:jc w:val="both"/>
        <w:rPr>
          <w:rFonts w:cs="Arial"/>
        </w:rPr>
      </w:pPr>
    </w:p>
    <w:p w14:paraId="150951FF" w14:textId="3563768C" w:rsidR="000F1B1A" w:rsidRPr="006A628E" w:rsidRDefault="000F1B1A" w:rsidP="006A628E">
      <w:pPr>
        <w:jc w:val="both"/>
        <w:rPr>
          <w:sz w:val="22"/>
          <w:szCs w:val="22"/>
        </w:rPr>
      </w:pPr>
      <w:bookmarkStart w:id="22" w:name="_Hlk194486959"/>
      <w:r w:rsidRPr="00147949">
        <w:rPr>
          <w:sz w:val="22"/>
          <w:szCs w:val="22"/>
        </w:rPr>
        <w:t>Upošteva</w:t>
      </w:r>
      <w:r w:rsidR="006A628E" w:rsidRPr="00147949">
        <w:rPr>
          <w:sz w:val="22"/>
          <w:szCs w:val="22"/>
        </w:rPr>
        <w:t>li</w:t>
      </w:r>
      <w:r w:rsidRPr="00147949">
        <w:rPr>
          <w:sz w:val="22"/>
          <w:szCs w:val="22"/>
        </w:rPr>
        <w:t xml:space="preserve"> s</w:t>
      </w:r>
      <w:r w:rsidR="006A628E" w:rsidRPr="00147949">
        <w:rPr>
          <w:sz w:val="22"/>
          <w:szCs w:val="22"/>
        </w:rPr>
        <w:t>mo</w:t>
      </w:r>
      <w:r w:rsidRPr="00147949">
        <w:rPr>
          <w:sz w:val="22"/>
          <w:szCs w:val="22"/>
        </w:rPr>
        <w:t xml:space="preserve"> posl</w:t>
      </w:r>
      <w:r w:rsidR="006A628E" w:rsidRPr="00147949">
        <w:rPr>
          <w:sz w:val="22"/>
          <w:szCs w:val="22"/>
        </w:rPr>
        <w:t>e</w:t>
      </w:r>
      <w:r w:rsidRPr="00147949">
        <w:rPr>
          <w:sz w:val="22"/>
          <w:szCs w:val="22"/>
        </w:rPr>
        <w:t xml:space="preserve"> </w:t>
      </w:r>
      <w:r w:rsidR="006A628E" w:rsidRPr="00147949">
        <w:rPr>
          <w:sz w:val="22"/>
          <w:szCs w:val="22"/>
        </w:rPr>
        <w:t>dobave in montaže</w:t>
      </w:r>
      <w:r w:rsidRPr="00147949">
        <w:rPr>
          <w:sz w:val="22"/>
          <w:szCs w:val="22"/>
        </w:rPr>
        <w:t xml:space="preserve"> </w:t>
      </w:r>
      <w:r w:rsidR="006A628E" w:rsidRPr="00147949">
        <w:rPr>
          <w:sz w:val="22"/>
          <w:szCs w:val="22"/>
        </w:rPr>
        <w:t xml:space="preserve">laboratorijskega pohištva in laboratorijske opreme </w:t>
      </w:r>
      <w:r w:rsidRPr="00147949">
        <w:rPr>
          <w:sz w:val="22"/>
          <w:szCs w:val="22"/>
        </w:rPr>
        <w:t>kot zaključen</w:t>
      </w:r>
      <w:r w:rsidR="006A628E" w:rsidRPr="00147949">
        <w:rPr>
          <w:sz w:val="22"/>
          <w:szCs w:val="22"/>
        </w:rPr>
        <w:t>e</w:t>
      </w:r>
      <w:r w:rsidRPr="00147949">
        <w:rPr>
          <w:sz w:val="22"/>
          <w:szCs w:val="22"/>
        </w:rPr>
        <w:t xml:space="preserve"> celot</w:t>
      </w:r>
      <w:r w:rsidR="006A628E" w:rsidRPr="00147949">
        <w:rPr>
          <w:sz w:val="22"/>
          <w:szCs w:val="22"/>
        </w:rPr>
        <w:t>e</w:t>
      </w:r>
      <w:r w:rsidRPr="00147949">
        <w:rPr>
          <w:sz w:val="22"/>
          <w:szCs w:val="22"/>
        </w:rPr>
        <w:t xml:space="preserve">, </w:t>
      </w:r>
      <w:r w:rsidR="006A628E" w:rsidRPr="00147949">
        <w:rPr>
          <w:sz w:val="22"/>
          <w:szCs w:val="22"/>
        </w:rPr>
        <w:t xml:space="preserve">pri čemer nismo </w:t>
      </w:r>
      <w:r w:rsidRPr="00147949">
        <w:rPr>
          <w:sz w:val="22"/>
          <w:szCs w:val="22"/>
        </w:rPr>
        <w:t>sešteva</w:t>
      </w:r>
      <w:r w:rsidR="006A628E" w:rsidRPr="00147949">
        <w:rPr>
          <w:sz w:val="22"/>
          <w:szCs w:val="22"/>
        </w:rPr>
        <w:t>li</w:t>
      </w:r>
      <w:r w:rsidRPr="00147949">
        <w:rPr>
          <w:sz w:val="22"/>
          <w:szCs w:val="22"/>
        </w:rPr>
        <w:t xml:space="preserve"> več poslov.</w:t>
      </w:r>
      <w:r w:rsidR="006A628E" w:rsidRPr="00147949">
        <w:rPr>
          <w:sz w:val="22"/>
          <w:szCs w:val="22"/>
        </w:rPr>
        <w:t xml:space="preserve"> </w:t>
      </w:r>
      <w:r w:rsidRPr="00147949">
        <w:rPr>
          <w:sz w:val="22"/>
          <w:szCs w:val="22"/>
        </w:rPr>
        <w:t>Upošteva</w:t>
      </w:r>
      <w:r w:rsidR="006A628E" w:rsidRPr="00147949">
        <w:rPr>
          <w:sz w:val="22"/>
          <w:szCs w:val="22"/>
        </w:rPr>
        <w:t>li</w:t>
      </w:r>
      <w:r w:rsidRPr="00147949">
        <w:rPr>
          <w:sz w:val="22"/>
          <w:szCs w:val="22"/>
        </w:rPr>
        <w:t xml:space="preserve"> s</w:t>
      </w:r>
      <w:r w:rsidR="006A628E" w:rsidRPr="00147949">
        <w:rPr>
          <w:sz w:val="22"/>
          <w:szCs w:val="22"/>
        </w:rPr>
        <w:t>mo</w:t>
      </w:r>
      <w:r w:rsidRPr="00147949">
        <w:rPr>
          <w:sz w:val="22"/>
          <w:szCs w:val="22"/>
        </w:rPr>
        <w:t xml:space="preserve"> reference za </w:t>
      </w:r>
      <w:r w:rsidR="006A628E" w:rsidRPr="00147949">
        <w:rPr>
          <w:sz w:val="22"/>
          <w:szCs w:val="22"/>
        </w:rPr>
        <w:t>izvedena dela</w:t>
      </w:r>
      <w:r w:rsidRPr="00147949">
        <w:rPr>
          <w:sz w:val="22"/>
          <w:szCs w:val="22"/>
        </w:rPr>
        <w:t>, ki so bil</w:t>
      </w:r>
      <w:r w:rsidR="006A628E" w:rsidRPr="00147949">
        <w:rPr>
          <w:sz w:val="22"/>
          <w:szCs w:val="22"/>
        </w:rPr>
        <w:t>a</w:t>
      </w:r>
      <w:r w:rsidRPr="00147949">
        <w:rPr>
          <w:sz w:val="22"/>
          <w:szCs w:val="22"/>
        </w:rPr>
        <w:t xml:space="preserve"> uspešno zaključen</w:t>
      </w:r>
      <w:r w:rsidR="006A628E" w:rsidRPr="00147949">
        <w:rPr>
          <w:sz w:val="22"/>
          <w:szCs w:val="22"/>
        </w:rPr>
        <w:t>a</w:t>
      </w:r>
      <w:r w:rsidRPr="00147949">
        <w:rPr>
          <w:sz w:val="22"/>
          <w:szCs w:val="22"/>
        </w:rPr>
        <w:t>, tj. predan</w:t>
      </w:r>
      <w:r w:rsidR="006A628E" w:rsidRPr="00147949">
        <w:rPr>
          <w:sz w:val="22"/>
          <w:szCs w:val="22"/>
        </w:rPr>
        <w:t>a</w:t>
      </w:r>
      <w:r w:rsidRPr="00147949">
        <w:rPr>
          <w:sz w:val="22"/>
          <w:szCs w:val="22"/>
        </w:rPr>
        <w:t xml:space="preserve"> referenčnemu naročniku, v letih 2020, 2021, 2022, 2023 ali 2024.</w:t>
      </w:r>
    </w:p>
    <w:bookmarkEnd w:id="22"/>
    <w:p w14:paraId="3A097207" w14:textId="77777777" w:rsidR="000F1B1A" w:rsidRPr="000F1B1A" w:rsidRDefault="000F1B1A" w:rsidP="000F1B1A">
      <w:pPr>
        <w:ind w:right="-89"/>
        <w:jc w:val="both"/>
        <w:rPr>
          <w:rFonts w:cs="Arial"/>
          <w:highlight w:val="yellow"/>
        </w:rPr>
      </w:pPr>
    </w:p>
    <w:p w14:paraId="6ED0A4BA" w14:textId="77777777" w:rsidR="000F1B1A" w:rsidRDefault="000F1B1A" w:rsidP="000F1B1A">
      <w:pPr>
        <w:jc w:val="both"/>
      </w:pPr>
    </w:p>
    <w:tbl>
      <w:tblPr>
        <w:tblStyle w:val="Tabelamrea"/>
        <w:tblW w:w="0" w:type="auto"/>
        <w:tblInd w:w="-5" w:type="dxa"/>
        <w:tblLook w:val="04A0" w:firstRow="1" w:lastRow="0" w:firstColumn="1" w:lastColumn="0" w:noHBand="0" w:noVBand="1"/>
      </w:tblPr>
      <w:tblGrid>
        <w:gridCol w:w="483"/>
        <w:gridCol w:w="2494"/>
        <w:gridCol w:w="2953"/>
        <w:gridCol w:w="1651"/>
        <w:gridCol w:w="1616"/>
      </w:tblGrid>
      <w:tr w:rsidR="000F1B1A" w:rsidRPr="00DA5145" w14:paraId="368B5120" w14:textId="77777777" w:rsidTr="00C136E5">
        <w:tc>
          <w:tcPr>
            <w:tcW w:w="483" w:type="dxa"/>
          </w:tcPr>
          <w:p w14:paraId="554C769E" w14:textId="77777777" w:rsidR="000F1B1A" w:rsidRPr="00DA5145" w:rsidRDefault="000F1B1A" w:rsidP="00C136E5">
            <w:pPr>
              <w:pStyle w:val="Slog7"/>
              <w:numPr>
                <w:ilvl w:val="0"/>
                <w:numId w:val="0"/>
              </w:numPr>
              <w:rPr>
                <w:b/>
                <w:bCs/>
                <w:sz w:val="20"/>
                <w:szCs w:val="20"/>
              </w:rPr>
            </w:pPr>
            <w:r w:rsidRPr="00DA5145">
              <w:rPr>
                <w:b/>
                <w:bCs/>
                <w:sz w:val="20"/>
                <w:szCs w:val="20"/>
              </w:rPr>
              <w:t>P</w:t>
            </w:r>
            <w:r>
              <w:rPr>
                <w:b/>
                <w:bCs/>
                <w:sz w:val="20"/>
                <w:szCs w:val="20"/>
              </w:rPr>
              <w:t>6</w:t>
            </w:r>
          </w:p>
        </w:tc>
        <w:tc>
          <w:tcPr>
            <w:tcW w:w="2494" w:type="dxa"/>
          </w:tcPr>
          <w:p w14:paraId="716F7FC2" w14:textId="77777777" w:rsidR="000F1B1A" w:rsidRPr="00DA5145" w:rsidRDefault="000F1B1A" w:rsidP="00C136E5">
            <w:pPr>
              <w:pStyle w:val="Slog7"/>
              <w:numPr>
                <w:ilvl w:val="0"/>
                <w:numId w:val="0"/>
              </w:numPr>
              <w:rPr>
                <w:sz w:val="20"/>
                <w:szCs w:val="20"/>
              </w:rPr>
            </w:pPr>
            <w:r w:rsidRPr="00DA5145">
              <w:rPr>
                <w:sz w:val="20"/>
                <w:szCs w:val="20"/>
              </w:rPr>
              <w:t>Naročnik referenčnega posla</w:t>
            </w:r>
          </w:p>
        </w:tc>
        <w:tc>
          <w:tcPr>
            <w:tcW w:w="2953" w:type="dxa"/>
          </w:tcPr>
          <w:p w14:paraId="5D85390D" w14:textId="77777777" w:rsidR="000F1B1A" w:rsidRPr="00DA5145" w:rsidRDefault="000F1B1A" w:rsidP="00C136E5">
            <w:pPr>
              <w:pStyle w:val="Slog7"/>
              <w:numPr>
                <w:ilvl w:val="0"/>
                <w:numId w:val="0"/>
              </w:numPr>
              <w:jc w:val="left"/>
              <w:rPr>
                <w:sz w:val="20"/>
                <w:szCs w:val="20"/>
              </w:rPr>
            </w:pPr>
            <w:r w:rsidRPr="00DA5145">
              <w:rPr>
                <w:sz w:val="20"/>
                <w:szCs w:val="20"/>
              </w:rPr>
              <w:t>Naziv/naslov/opis referenčnega posla</w:t>
            </w:r>
          </w:p>
        </w:tc>
        <w:tc>
          <w:tcPr>
            <w:tcW w:w="1651" w:type="dxa"/>
          </w:tcPr>
          <w:p w14:paraId="5AEA8010" w14:textId="5160294A" w:rsidR="000F1B1A" w:rsidRPr="00DA5145" w:rsidRDefault="008B6A8F" w:rsidP="00C136E5">
            <w:pPr>
              <w:pStyle w:val="Slog7"/>
              <w:numPr>
                <w:ilvl w:val="0"/>
                <w:numId w:val="0"/>
              </w:numPr>
              <w:jc w:val="left"/>
              <w:rPr>
                <w:sz w:val="20"/>
                <w:szCs w:val="20"/>
              </w:rPr>
            </w:pPr>
            <w:r>
              <w:rPr>
                <w:sz w:val="20"/>
                <w:szCs w:val="20"/>
              </w:rPr>
              <w:t>Leto zaključka</w:t>
            </w:r>
            <w:r w:rsidR="000F1B1A" w:rsidRPr="00DA5145">
              <w:rPr>
                <w:sz w:val="20"/>
                <w:szCs w:val="20"/>
              </w:rPr>
              <w:t xml:space="preserve"> referenčnega posla</w:t>
            </w:r>
          </w:p>
        </w:tc>
        <w:tc>
          <w:tcPr>
            <w:tcW w:w="1616" w:type="dxa"/>
          </w:tcPr>
          <w:p w14:paraId="713FC591" w14:textId="77777777" w:rsidR="000F1B1A" w:rsidRPr="00DA5145" w:rsidRDefault="000F1B1A" w:rsidP="00C136E5">
            <w:pPr>
              <w:pStyle w:val="Slog7"/>
              <w:numPr>
                <w:ilvl w:val="0"/>
                <w:numId w:val="0"/>
              </w:numPr>
              <w:rPr>
                <w:sz w:val="20"/>
                <w:szCs w:val="20"/>
              </w:rPr>
            </w:pPr>
            <w:r w:rsidRPr="00DA5145">
              <w:rPr>
                <w:sz w:val="20"/>
                <w:szCs w:val="20"/>
              </w:rPr>
              <w:t>Kontaktna oseba</w:t>
            </w:r>
          </w:p>
        </w:tc>
      </w:tr>
      <w:tr w:rsidR="000F1B1A" w:rsidRPr="00DA5145" w14:paraId="4AA5DEA2" w14:textId="77777777" w:rsidTr="00C136E5">
        <w:trPr>
          <w:trHeight w:val="2248"/>
        </w:trPr>
        <w:tc>
          <w:tcPr>
            <w:tcW w:w="483" w:type="dxa"/>
          </w:tcPr>
          <w:p w14:paraId="19B3FF6F" w14:textId="77777777" w:rsidR="000F1B1A" w:rsidRPr="00DA5145" w:rsidRDefault="000F1B1A" w:rsidP="00C136E5">
            <w:pPr>
              <w:pStyle w:val="Slog7"/>
              <w:numPr>
                <w:ilvl w:val="0"/>
                <w:numId w:val="0"/>
              </w:numPr>
              <w:rPr>
                <w:sz w:val="20"/>
                <w:szCs w:val="20"/>
              </w:rPr>
            </w:pPr>
            <w:r w:rsidRPr="00DA5145">
              <w:rPr>
                <w:sz w:val="20"/>
                <w:szCs w:val="20"/>
              </w:rPr>
              <w:t>1</w:t>
            </w:r>
          </w:p>
        </w:tc>
        <w:tc>
          <w:tcPr>
            <w:tcW w:w="2494" w:type="dxa"/>
          </w:tcPr>
          <w:p w14:paraId="295B11C1" w14:textId="77777777" w:rsidR="000F1B1A" w:rsidRPr="00DA5145" w:rsidRDefault="000F1B1A" w:rsidP="00C136E5">
            <w:pPr>
              <w:pStyle w:val="Slog7"/>
              <w:numPr>
                <w:ilvl w:val="0"/>
                <w:numId w:val="0"/>
              </w:numPr>
              <w:rPr>
                <w:sz w:val="20"/>
                <w:szCs w:val="20"/>
              </w:rPr>
            </w:pPr>
          </w:p>
        </w:tc>
        <w:tc>
          <w:tcPr>
            <w:tcW w:w="2953" w:type="dxa"/>
          </w:tcPr>
          <w:p w14:paraId="25C4D715" w14:textId="77777777" w:rsidR="000F1B1A" w:rsidRPr="00DA5145" w:rsidRDefault="000F1B1A" w:rsidP="00C136E5">
            <w:pPr>
              <w:pStyle w:val="Slog7"/>
              <w:numPr>
                <w:ilvl w:val="0"/>
                <w:numId w:val="0"/>
              </w:numPr>
              <w:rPr>
                <w:sz w:val="20"/>
                <w:szCs w:val="20"/>
              </w:rPr>
            </w:pPr>
          </w:p>
        </w:tc>
        <w:tc>
          <w:tcPr>
            <w:tcW w:w="1651" w:type="dxa"/>
          </w:tcPr>
          <w:p w14:paraId="0B7BFC6D" w14:textId="77777777" w:rsidR="000F1B1A" w:rsidRDefault="000F1B1A" w:rsidP="00C136E5">
            <w:pPr>
              <w:pStyle w:val="Slog7"/>
              <w:numPr>
                <w:ilvl w:val="0"/>
                <w:numId w:val="0"/>
              </w:numPr>
              <w:rPr>
                <w:sz w:val="20"/>
                <w:szCs w:val="20"/>
              </w:rPr>
            </w:pPr>
          </w:p>
          <w:p w14:paraId="2E8F9320" w14:textId="77777777" w:rsidR="000F1B1A" w:rsidRPr="00DA5145" w:rsidRDefault="000F1B1A" w:rsidP="00C136E5">
            <w:pPr>
              <w:pStyle w:val="Slog7"/>
              <w:numPr>
                <w:ilvl w:val="0"/>
                <w:numId w:val="0"/>
              </w:numPr>
              <w:rPr>
                <w:sz w:val="20"/>
                <w:szCs w:val="20"/>
              </w:rPr>
            </w:pPr>
          </w:p>
        </w:tc>
        <w:tc>
          <w:tcPr>
            <w:tcW w:w="1616" w:type="dxa"/>
          </w:tcPr>
          <w:p w14:paraId="550C0EF0" w14:textId="77777777" w:rsidR="000F1B1A" w:rsidRPr="00DA5145" w:rsidRDefault="000F1B1A" w:rsidP="00C136E5">
            <w:pPr>
              <w:pStyle w:val="Slog7"/>
              <w:numPr>
                <w:ilvl w:val="0"/>
                <w:numId w:val="0"/>
              </w:numPr>
              <w:rPr>
                <w:sz w:val="20"/>
                <w:szCs w:val="20"/>
              </w:rPr>
            </w:pPr>
          </w:p>
        </w:tc>
      </w:tr>
    </w:tbl>
    <w:p w14:paraId="17BF1477" w14:textId="77777777" w:rsidR="000F1B1A" w:rsidRDefault="000F1B1A" w:rsidP="000F1B1A">
      <w:pPr>
        <w:pStyle w:val="Standard"/>
        <w:rPr>
          <w:rFonts w:ascii="Arial" w:eastAsia="Times New Roman" w:hAnsi="Arial" w:cs="Arial"/>
          <w:i/>
          <w:u w:val="single"/>
          <w:lang w:eastAsia="sl-SI"/>
        </w:rPr>
      </w:pPr>
    </w:p>
    <w:p w14:paraId="2B3B4B07" w14:textId="77777777" w:rsidR="006A628E" w:rsidRDefault="006A628E" w:rsidP="000F1B1A">
      <w:pPr>
        <w:pStyle w:val="Standard"/>
        <w:rPr>
          <w:rFonts w:ascii="Arial" w:eastAsia="Times New Roman" w:hAnsi="Arial" w:cs="Arial"/>
          <w:i/>
          <w:u w:val="single"/>
          <w:lang w:eastAsia="sl-SI"/>
        </w:rPr>
      </w:pPr>
    </w:p>
    <w:tbl>
      <w:tblPr>
        <w:tblW w:w="9212" w:type="dxa"/>
        <w:tblInd w:w="2" w:type="dxa"/>
        <w:tblLayout w:type="fixed"/>
        <w:tblLook w:val="0000" w:firstRow="0" w:lastRow="0" w:firstColumn="0" w:lastColumn="0" w:noHBand="0" w:noVBand="0"/>
      </w:tblPr>
      <w:tblGrid>
        <w:gridCol w:w="4251"/>
        <w:gridCol w:w="4961"/>
      </w:tblGrid>
      <w:tr w:rsidR="006A628E" w:rsidRPr="00307969" w14:paraId="325EF288" w14:textId="77777777" w:rsidTr="00C136E5">
        <w:tc>
          <w:tcPr>
            <w:tcW w:w="4251" w:type="dxa"/>
          </w:tcPr>
          <w:p w14:paraId="189424FE" w14:textId="77777777" w:rsidR="006A628E" w:rsidRPr="00307969" w:rsidRDefault="006A628E" w:rsidP="00C136E5">
            <w:pPr>
              <w:spacing w:line="276" w:lineRule="auto"/>
              <w:rPr>
                <w:sz w:val="22"/>
                <w:szCs w:val="22"/>
              </w:rPr>
            </w:pPr>
            <w:r w:rsidRPr="00307969">
              <w:rPr>
                <w:sz w:val="22"/>
                <w:szCs w:val="22"/>
              </w:rPr>
              <w:t>Kraj in datum:</w:t>
            </w:r>
          </w:p>
          <w:p w14:paraId="065BF49A" w14:textId="77777777" w:rsidR="006A628E" w:rsidRPr="00307969" w:rsidRDefault="006A628E" w:rsidP="00C136E5">
            <w:pPr>
              <w:spacing w:line="276" w:lineRule="auto"/>
              <w:rPr>
                <w:sz w:val="22"/>
                <w:szCs w:val="22"/>
              </w:rPr>
            </w:pPr>
          </w:p>
        </w:tc>
        <w:tc>
          <w:tcPr>
            <w:tcW w:w="4961" w:type="dxa"/>
          </w:tcPr>
          <w:p w14:paraId="10C360A2" w14:textId="77777777" w:rsidR="006A628E" w:rsidRPr="00307969" w:rsidRDefault="006A628E" w:rsidP="00C136E5">
            <w:pPr>
              <w:spacing w:line="276" w:lineRule="auto"/>
              <w:rPr>
                <w:sz w:val="22"/>
                <w:szCs w:val="22"/>
              </w:rPr>
            </w:pPr>
            <w:r w:rsidRPr="00307969">
              <w:rPr>
                <w:sz w:val="22"/>
                <w:szCs w:val="22"/>
              </w:rPr>
              <w:t>Ponudnik:</w:t>
            </w:r>
          </w:p>
        </w:tc>
      </w:tr>
      <w:tr w:rsidR="006A628E" w:rsidRPr="00307969" w14:paraId="1B0C1577" w14:textId="77777777" w:rsidTr="00C136E5">
        <w:tc>
          <w:tcPr>
            <w:tcW w:w="4251" w:type="dxa"/>
          </w:tcPr>
          <w:p w14:paraId="7F8B1069" w14:textId="77777777" w:rsidR="006A628E" w:rsidRPr="00307969" w:rsidRDefault="006A628E" w:rsidP="00C136E5">
            <w:pPr>
              <w:spacing w:line="276" w:lineRule="auto"/>
              <w:rPr>
                <w:sz w:val="22"/>
                <w:szCs w:val="22"/>
              </w:rPr>
            </w:pPr>
          </w:p>
        </w:tc>
        <w:tc>
          <w:tcPr>
            <w:tcW w:w="4961" w:type="dxa"/>
          </w:tcPr>
          <w:p w14:paraId="15019784" w14:textId="77777777" w:rsidR="006A628E" w:rsidRDefault="006A628E" w:rsidP="00C136E5">
            <w:pPr>
              <w:spacing w:line="276" w:lineRule="auto"/>
              <w:rPr>
                <w:sz w:val="22"/>
                <w:szCs w:val="22"/>
              </w:rPr>
            </w:pPr>
            <w:r w:rsidRPr="00307969">
              <w:rPr>
                <w:sz w:val="22"/>
                <w:szCs w:val="22"/>
              </w:rPr>
              <w:t>Žig in podpis:</w:t>
            </w:r>
          </w:p>
          <w:p w14:paraId="791E50BB" w14:textId="77777777" w:rsidR="006A628E" w:rsidRPr="00307969" w:rsidRDefault="006A628E" w:rsidP="00C136E5">
            <w:pPr>
              <w:spacing w:line="276" w:lineRule="auto"/>
              <w:rPr>
                <w:sz w:val="22"/>
                <w:szCs w:val="22"/>
              </w:rPr>
            </w:pPr>
          </w:p>
        </w:tc>
      </w:tr>
    </w:tbl>
    <w:p w14:paraId="27AFA686" w14:textId="77777777" w:rsidR="006A628E" w:rsidRDefault="006A628E" w:rsidP="000F1B1A">
      <w:pPr>
        <w:pStyle w:val="Standard"/>
        <w:rPr>
          <w:rFonts w:ascii="Arial" w:eastAsia="Times New Roman" w:hAnsi="Arial" w:cs="Arial"/>
          <w:i/>
          <w:u w:val="single"/>
          <w:lang w:eastAsia="sl-SI"/>
        </w:rPr>
      </w:pPr>
    </w:p>
    <w:p w14:paraId="1880D6AD" w14:textId="77777777" w:rsidR="000F1B1A" w:rsidRDefault="000F1B1A" w:rsidP="000F1B1A">
      <w:pPr>
        <w:pStyle w:val="Standard"/>
        <w:rPr>
          <w:rFonts w:ascii="Arial" w:eastAsia="Times New Roman" w:hAnsi="Arial" w:cs="Arial"/>
          <w:i/>
          <w:sz w:val="20"/>
          <w:szCs w:val="20"/>
          <w:lang w:eastAsia="sl-SI"/>
        </w:rPr>
      </w:pPr>
      <w:r w:rsidRPr="000614D2">
        <w:rPr>
          <w:rFonts w:ascii="Arial" w:eastAsia="Times New Roman" w:hAnsi="Arial" w:cs="Arial"/>
          <w:i/>
          <w:sz w:val="20"/>
          <w:szCs w:val="20"/>
          <w:u w:val="single"/>
          <w:lang w:eastAsia="sl-SI"/>
        </w:rPr>
        <w:t>Opomba:</w:t>
      </w:r>
      <w:r w:rsidRPr="000614D2">
        <w:rPr>
          <w:rFonts w:ascii="Arial" w:eastAsia="Times New Roman" w:hAnsi="Arial" w:cs="Arial"/>
          <w:i/>
          <w:sz w:val="20"/>
          <w:szCs w:val="20"/>
          <w:lang w:eastAsia="sl-SI"/>
        </w:rPr>
        <w:t xml:space="preserve"> Gospodarski subjekt lahko obrazec in njegove posamezne vrstice po potrebi razširi.</w:t>
      </w:r>
    </w:p>
    <w:p w14:paraId="79F0EFCB" w14:textId="2B2C397B" w:rsidR="000F1B1A" w:rsidRDefault="000F1B1A">
      <w:pPr>
        <w:rPr>
          <w:rFonts w:cs="Arial"/>
          <w:i/>
          <w:kern w:val="3"/>
          <w:szCs w:val="20"/>
        </w:rPr>
      </w:pPr>
      <w:r>
        <w:rPr>
          <w:rFonts w:cs="Arial"/>
          <w:i/>
          <w:szCs w:val="20"/>
        </w:rPr>
        <w:br w:type="page"/>
      </w:r>
    </w:p>
    <w:p w14:paraId="261F2537" w14:textId="26877F4B" w:rsidR="000F1B1A" w:rsidRPr="000F1B1A" w:rsidRDefault="000F1B1A" w:rsidP="000F1B1A">
      <w:pPr>
        <w:spacing w:before="120" w:after="160" w:line="256" w:lineRule="auto"/>
        <w:jc w:val="both"/>
        <w:rPr>
          <w:b/>
          <w:bCs/>
          <w:color w:val="632423"/>
          <w:sz w:val="28"/>
        </w:rPr>
      </w:pPr>
      <w:r w:rsidRPr="000F1B1A">
        <w:rPr>
          <w:b/>
          <w:bCs/>
          <w:color w:val="632423"/>
          <w:sz w:val="28"/>
        </w:rPr>
        <w:lastRenderedPageBreak/>
        <w:t>OBR-7A: REFERENČNO POTRDILO</w:t>
      </w:r>
    </w:p>
    <w:p w14:paraId="08516DBA" w14:textId="6F62AE8D" w:rsidR="000F1B1A" w:rsidRPr="00241463" w:rsidRDefault="000F1B1A" w:rsidP="000F1B1A">
      <w:pPr>
        <w:tabs>
          <w:tab w:val="left" w:pos="1980"/>
        </w:tabs>
        <w:ind w:right="382"/>
        <w:jc w:val="both"/>
        <w:rPr>
          <w:b/>
          <w:bCs/>
          <w:i/>
          <w:iCs/>
          <w:sz w:val="22"/>
          <w:szCs w:val="22"/>
          <w:lang w:eastAsia="en-US"/>
        </w:rPr>
      </w:pPr>
      <w:r>
        <w:rPr>
          <w:bCs/>
          <w:color w:val="632423"/>
          <w:sz w:val="28"/>
        </w:rPr>
        <w:t xml:space="preserve"> </w:t>
      </w:r>
      <w:r w:rsidRPr="00307969">
        <w:rPr>
          <w:sz w:val="22"/>
          <w:szCs w:val="22"/>
        </w:rPr>
        <w:t>Za oddajo javnega naročila</w:t>
      </w:r>
      <w:r>
        <w:rPr>
          <w:sz w:val="22"/>
          <w:szCs w:val="22"/>
        </w:rPr>
        <w:t>:</w:t>
      </w:r>
      <w:r w:rsidRPr="00307969">
        <w:rPr>
          <w:sz w:val="22"/>
          <w:szCs w:val="22"/>
        </w:rPr>
        <w:t xml:space="preserve"> </w:t>
      </w:r>
      <w:r w:rsidRPr="000F1B1A">
        <w:rPr>
          <w:rFonts w:cs="Arial"/>
          <w:b/>
          <w:bCs/>
          <w:i/>
          <w:iCs/>
          <w:sz w:val="22"/>
          <w:szCs w:val="22"/>
        </w:rPr>
        <w:t xml:space="preserve">»Dobava in montaža laboratorijskega pohištva in laboratorijske opreme z upoštevanjem </w:t>
      </w:r>
      <w:proofErr w:type="spellStart"/>
      <w:r w:rsidRPr="000F1B1A">
        <w:rPr>
          <w:rFonts w:cs="Arial"/>
          <w:b/>
          <w:bCs/>
          <w:i/>
          <w:iCs/>
          <w:sz w:val="22"/>
          <w:szCs w:val="22"/>
        </w:rPr>
        <w:t>okoljskih</w:t>
      </w:r>
      <w:proofErr w:type="spellEnd"/>
      <w:r w:rsidRPr="000F1B1A">
        <w:rPr>
          <w:rFonts w:cs="Arial"/>
          <w:b/>
          <w:bCs/>
          <w:i/>
          <w:iCs/>
          <w:sz w:val="22"/>
          <w:szCs w:val="22"/>
        </w:rPr>
        <w:t xml:space="preserve"> vidikov«</w:t>
      </w:r>
      <w:r w:rsidRPr="000F1B1A">
        <w:rPr>
          <w:b/>
          <w:bCs/>
          <w:i/>
          <w:iCs/>
          <w:sz w:val="22"/>
          <w:szCs w:val="22"/>
          <w:lang w:eastAsia="en-US"/>
        </w:rPr>
        <w:t>.</w:t>
      </w:r>
    </w:p>
    <w:p w14:paraId="36EB28C0" w14:textId="77777777" w:rsidR="000F1B1A" w:rsidRDefault="000F1B1A" w:rsidP="000F1B1A">
      <w:pPr>
        <w:rPr>
          <w:b/>
          <w:i/>
          <w:caps/>
          <w:sz w:val="22"/>
          <w:szCs w:val="22"/>
        </w:rPr>
      </w:pPr>
    </w:p>
    <w:p w14:paraId="38D8CB1B" w14:textId="77777777" w:rsidR="000F1B1A" w:rsidRPr="00FB2300" w:rsidRDefault="000F1B1A" w:rsidP="000F1B1A">
      <w:pPr>
        <w:rPr>
          <w:rFonts w:cs="Arial"/>
          <w:sz w:val="22"/>
          <w:szCs w:val="22"/>
        </w:rPr>
      </w:pPr>
      <w:r w:rsidRPr="00FB2300">
        <w:rPr>
          <w:rFonts w:cs="Arial"/>
          <w:sz w:val="22"/>
          <w:szCs w:val="22"/>
        </w:rPr>
        <w:t>Naziv in naslov naročnika</w:t>
      </w:r>
      <w:r>
        <w:rPr>
          <w:rFonts w:cs="Arial"/>
          <w:sz w:val="22"/>
          <w:szCs w:val="22"/>
        </w:rPr>
        <w:t xml:space="preserve"> referenčnega posla</w:t>
      </w:r>
      <w:r w:rsidRPr="00FB2300">
        <w:rPr>
          <w:rFonts w:cs="Arial"/>
          <w:sz w:val="22"/>
          <w:szCs w:val="22"/>
        </w:rPr>
        <w:t xml:space="preserve"> – potrjevalca referenčnega potrdila:</w:t>
      </w:r>
    </w:p>
    <w:p w14:paraId="6FF4AEFC" w14:textId="77777777" w:rsidR="000F1B1A" w:rsidRPr="00FB2300" w:rsidRDefault="000F1B1A" w:rsidP="000F1B1A">
      <w:pPr>
        <w:numPr>
          <w:ilvl w:val="12"/>
          <w:numId w:val="0"/>
        </w:numPr>
        <w:spacing w:line="360" w:lineRule="auto"/>
        <w:rPr>
          <w:rFonts w:cs="Arial"/>
          <w:sz w:val="22"/>
          <w:szCs w:val="22"/>
        </w:rPr>
      </w:pPr>
      <w:r w:rsidRPr="00FB2300">
        <w:rPr>
          <w:rFonts w:cs="Arial"/>
          <w:sz w:val="22"/>
          <w:szCs w:val="22"/>
        </w:rPr>
        <w:t>______________________________________________________________________________________________________________________________________________________</w:t>
      </w:r>
    </w:p>
    <w:p w14:paraId="18E9F422" w14:textId="77777777" w:rsidR="000F1B1A" w:rsidRPr="00FB2300" w:rsidRDefault="000F1B1A" w:rsidP="000F1B1A">
      <w:pPr>
        <w:rPr>
          <w:rFonts w:cs="Arial"/>
          <w:sz w:val="22"/>
          <w:szCs w:val="22"/>
        </w:rPr>
      </w:pPr>
    </w:p>
    <w:p w14:paraId="6247761F" w14:textId="77777777" w:rsidR="000F1B1A" w:rsidRPr="00FB2300" w:rsidRDefault="000F1B1A" w:rsidP="000F1B1A">
      <w:pPr>
        <w:rPr>
          <w:rFonts w:cs="Arial"/>
          <w:sz w:val="22"/>
          <w:szCs w:val="22"/>
        </w:rPr>
      </w:pPr>
      <w:r w:rsidRPr="00FB2300">
        <w:rPr>
          <w:rFonts w:cs="Arial"/>
          <w:sz w:val="22"/>
          <w:szCs w:val="22"/>
        </w:rPr>
        <w:t xml:space="preserve">Na prošnjo ponudnika: </w:t>
      </w:r>
    </w:p>
    <w:tbl>
      <w:tblPr>
        <w:tblW w:w="913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49"/>
        <w:gridCol w:w="7086"/>
      </w:tblGrid>
      <w:tr w:rsidR="000F1B1A" w:rsidRPr="00FB2300" w14:paraId="41B65BC6" w14:textId="77777777" w:rsidTr="00C136E5">
        <w:trPr>
          <w:cantSplit/>
          <w:trHeight w:hRule="exact" w:val="567"/>
        </w:trPr>
        <w:tc>
          <w:tcPr>
            <w:tcW w:w="2050" w:type="dxa"/>
            <w:tcBorders>
              <w:top w:val="single" w:sz="24" w:space="0" w:color="auto"/>
              <w:left w:val="single" w:sz="24" w:space="0" w:color="auto"/>
              <w:bottom w:val="single" w:sz="6" w:space="0" w:color="auto"/>
              <w:right w:val="single" w:sz="6" w:space="0" w:color="auto"/>
            </w:tcBorders>
            <w:vAlign w:val="center"/>
            <w:hideMark/>
          </w:tcPr>
          <w:p w14:paraId="6A8B5ED2" w14:textId="77777777" w:rsidR="000F1B1A" w:rsidRPr="00FB2300" w:rsidRDefault="000F1B1A" w:rsidP="00C136E5">
            <w:pPr>
              <w:overflowPunct w:val="0"/>
              <w:autoSpaceDE w:val="0"/>
              <w:autoSpaceDN w:val="0"/>
              <w:adjustRightInd w:val="0"/>
              <w:textAlignment w:val="baseline"/>
              <w:rPr>
                <w:rFonts w:cs="Arial"/>
                <w:sz w:val="22"/>
                <w:szCs w:val="22"/>
              </w:rPr>
            </w:pPr>
            <w:r w:rsidRPr="00FB2300">
              <w:rPr>
                <w:rFonts w:cs="Arial"/>
                <w:sz w:val="22"/>
                <w:szCs w:val="22"/>
              </w:rPr>
              <w:t xml:space="preserve">Naziv </w:t>
            </w:r>
          </w:p>
        </w:tc>
        <w:tc>
          <w:tcPr>
            <w:tcW w:w="7092" w:type="dxa"/>
            <w:tcBorders>
              <w:top w:val="single" w:sz="24" w:space="0" w:color="auto"/>
              <w:left w:val="nil"/>
              <w:bottom w:val="single" w:sz="6" w:space="0" w:color="auto"/>
              <w:right w:val="single" w:sz="24" w:space="0" w:color="auto"/>
            </w:tcBorders>
            <w:vAlign w:val="center"/>
          </w:tcPr>
          <w:p w14:paraId="7FC19D24" w14:textId="77777777" w:rsidR="000F1B1A" w:rsidRPr="00FB2300" w:rsidRDefault="000F1B1A" w:rsidP="00C136E5">
            <w:pPr>
              <w:overflowPunct w:val="0"/>
              <w:autoSpaceDE w:val="0"/>
              <w:autoSpaceDN w:val="0"/>
              <w:adjustRightInd w:val="0"/>
              <w:textAlignment w:val="baseline"/>
              <w:rPr>
                <w:rFonts w:cs="Arial"/>
                <w:sz w:val="22"/>
                <w:szCs w:val="22"/>
              </w:rPr>
            </w:pPr>
          </w:p>
        </w:tc>
      </w:tr>
      <w:tr w:rsidR="000F1B1A" w:rsidRPr="00FB2300" w14:paraId="3B9C40EC" w14:textId="77777777" w:rsidTr="00C136E5">
        <w:trPr>
          <w:cantSplit/>
          <w:trHeight w:hRule="exact" w:val="567"/>
        </w:trPr>
        <w:tc>
          <w:tcPr>
            <w:tcW w:w="2050" w:type="dxa"/>
            <w:tcBorders>
              <w:top w:val="single" w:sz="6" w:space="0" w:color="auto"/>
              <w:left w:val="single" w:sz="24" w:space="0" w:color="auto"/>
              <w:bottom w:val="single" w:sz="24" w:space="0" w:color="auto"/>
              <w:right w:val="single" w:sz="6" w:space="0" w:color="auto"/>
            </w:tcBorders>
            <w:vAlign w:val="center"/>
            <w:hideMark/>
          </w:tcPr>
          <w:p w14:paraId="0BEB91C6" w14:textId="77777777" w:rsidR="000F1B1A" w:rsidRPr="00FB2300" w:rsidRDefault="000F1B1A" w:rsidP="00C136E5">
            <w:pPr>
              <w:overflowPunct w:val="0"/>
              <w:autoSpaceDE w:val="0"/>
              <w:autoSpaceDN w:val="0"/>
              <w:adjustRightInd w:val="0"/>
              <w:textAlignment w:val="baseline"/>
              <w:rPr>
                <w:rFonts w:cs="Arial"/>
                <w:sz w:val="22"/>
                <w:szCs w:val="22"/>
              </w:rPr>
            </w:pPr>
            <w:r w:rsidRPr="00FB2300">
              <w:rPr>
                <w:rFonts w:cs="Arial"/>
                <w:sz w:val="22"/>
                <w:szCs w:val="22"/>
              </w:rPr>
              <w:t xml:space="preserve">Naslov in sedež </w:t>
            </w:r>
          </w:p>
        </w:tc>
        <w:tc>
          <w:tcPr>
            <w:tcW w:w="7092" w:type="dxa"/>
            <w:tcBorders>
              <w:top w:val="single" w:sz="6" w:space="0" w:color="auto"/>
              <w:left w:val="nil"/>
              <w:bottom w:val="single" w:sz="24" w:space="0" w:color="auto"/>
              <w:right w:val="single" w:sz="24" w:space="0" w:color="auto"/>
            </w:tcBorders>
            <w:vAlign w:val="center"/>
          </w:tcPr>
          <w:p w14:paraId="67442069" w14:textId="77777777" w:rsidR="000F1B1A" w:rsidRPr="00FB2300" w:rsidRDefault="000F1B1A" w:rsidP="00C136E5">
            <w:pPr>
              <w:overflowPunct w:val="0"/>
              <w:autoSpaceDE w:val="0"/>
              <w:autoSpaceDN w:val="0"/>
              <w:adjustRightInd w:val="0"/>
              <w:textAlignment w:val="baseline"/>
              <w:rPr>
                <w:rFonts w:cs="Arial"/>
                <w:sz w:val="22"/>
                <w:szCs w:val="22"/>
              </w:rPr>
            </w:pPr>
          </w:p>
        </w:tc>
      </w:tr>
    </w:tbl>
    <w:p w14:paraId="74738356" w14:textId="77777777" w:rsidR="000F1B1A" w:rsidRPr="00FB2300" w:rsidRDefault="000F1B1A" w:rsidP="000F1B1A">
      <w:pPr>
        <w:jc w:val="both"/>
        <w:rPr>
          <w:rFonts w:cs="Arial"/>
          <w:sz w:val="22"/>
          <w:szCs w:val="22"/>
        </w:rPr>
      </w:pPr>
    </w:p>
    <w:p w14:paraId="0E825FC6" w14:textId="77777777" w:rsidR="000F1B1A" w:rsidRPr="00FB2300" w:rsidRDefault="000F1B1A" w:rsidP="000F1B1A">
      <w:pPr>
        <w:jc w:val="center"/>
        <w:rPr>
          <w:rFonts w:cs="Arial"/>
          <w:sz w:val="22"/>
          <w:szCs w:val="22"/>
        </w:rPr>
      </w:pPr>
      <w:r w:rsidRPr="00FB2300">
        <w:rPr>
          <w:rFonts w:cs="Arial"/>
          <w:sz w:val="22"/>
          <w:szCs w:val="22"/>
        </w:rPr>
        <w:t>izdajamo</w:t>
      </w:r>
      <w:bookmarkStart w:id="23" w:name="_Toc139341571"/>
      <w:bookmarkStart w:id="24" w:name="_Toc139341672"/>
      <w:bookmarkStart w:id="25" w:name="_Toc139341818"/>
      <w:bookmarkStart w:id="26" w:name="_Toc139341944"/>
    </w:p>
    <w:p w14:paraId="3AA0E734" w14:textId="77777777" w:rsidR="000F1B1A" w:rsidRPr="00FB2300" w:rsidRDefault="000F1B1A" w:rsidP="000F1B1A">
      <w:pPr>
        <w:jc w:val="center"/>
        <w:rPr>
          <w:rFonts w:cs="Arial"/>
          <w:sz w:val="22"/>
          <w:szCs w:val="22"/>
        </w:rPr>
      </w:pPr>
    </w:p>
    <w:p w14:paraId="49D2792D" w14:textId="77777777" w:rsidR="000F1B1A" w:rsidRPr="00FB2300" w:rsidRDefault="000F1B1A" w:rsidP="000F1B1A">
      <w:pPr>
        <w:jc w:val="center"/>
        <w:rPr>
          <w:rFonts w:cs="Arial"/>
          <w:b/>
          <w:sz w:val="22"/>
          <w:szCs w:val="22"/>
        </w:rPr>
      </w:pPr>
      <w:r w:rsidRPr="00FB2300">
        <w:rPr>
          <w:rFonts w:cs="Arial"/>
          <w:b/>
          <w:sz w:val="22"/>
          <w:szCs w:val="22"/>
        </w:rPr>
        <w:t>REFERENČNO POTRDILO</w:t>
      </w:r>
      <w:bookmarkEnd w:id="23"/>
      <w:bookmarkEnd w:id="24"/>
      <w:bookmarkEnd w:id="25"/>
      <w:bookmarkEnd w:id="26"/>
    </w:p>
    <w:p w14:paraId="2A7F9189" w14:textId="77777777" w:rsidR="000F1B1A" w:rsidRPr="00FB2300" w:rsidRDefault="000F1B1A" w:rsidP="000F1B1A">
      <w:pPr>
        <w:rPr>
          <w:rFonts w:cs="Arial"/>
          <w:sz w:val="22"/>
          <w:szCs w:val="22"/>
        </w:rPr>
      </w:pPr>
    </w:p>
    <w:p w14:paraId="7AFEF49B" w14:textId="0DEF4BB1" w:rsidR="000F1B1A" w:rsidRPr="00147949" w:rsidRDefault="000F1B1A" w:rsidP="00147949">
      <w:pPr>
        <w:pStyle w:val="Slog7"/>
        <w:numPr>
          <w:ilvl w:val="0"/>
          <w:numId w:val="0"/>
        </w:numPr>
      </w:pPr>
      <w:r w:rsidRPr="00147949">
        <w:t xml:space="preserve">Potrjujemo, da je zgoraj navedeni ponudnik v letu </w:t>
      </w:r>
      <w:r w:rsidRPr="00147949">
        <w:rPr>
          <w:i/>
          <w:iCs/>
        </w:rPr>
        <w:t xml:space="preserve">(vpišite leto </w:t>
      </w:r>
      <w:r w:rsidR="008B6A8F" w:rsidRPr="00147949">
        <w:rPr>
          <w:i/>
          <w:iCs/>
        </w:rPr>
        <w:t>zaključka</w:t>
      </w:r>
      <w:r w:rsidRPr="00147949">
        <w:rPr>
          <w:i/>
          <w:iCs/>
        </w:rPr>
        <w:t xml:space="preserve">) </w:t>
      </w:r>
      <w:r w:rsidRPr="00147949">
        <w:t xml:space="preserve">______________  za naše potrebe izvedel </w:t>
      </w:r>
      <w:r w:rsidR="008B6A8F" w:rsidRPr="00147949">
        <w:t>dobavo in montažo laboratorijskega pohištva in laboratorijske opreme</w:t>
      </w:r>
      <w:r w:rsidRPr="00147949">
        <w:t xml:space="preserve"> (</w:t>
      </w:r>
      <w:r w:rsidRPr="00147949">
        <w:rPr>
          <w:b/>
          <w:bCs/>
        </w:rPr>
        <w:t xml:space="preserve">opis </w:t>
      </w:r>
      <w:r w:rsidR="008B6A8F" w:rsidRPr="00147949">
        <w:rPr>
          <w:b/>
          <w:bCs/>
        </w:rPr>
        <w:t>posla</w:t>
      </w:r>
      <w:r w:rsidRPr="00147949">
        <w:t xml:space="preserve">, iz katerega je razvidno, da gre za </w:t>
      </w:r>
      <w:r w:rsidR="008B6A8F" w:rsidRPr="00147949">
        <w:t>izvedene in zaključene dobave in montaže laboratorijskega pohištva in laboratorijske opreme tehničnega raziskovalnega laboratorija, laboratorija v zdravstvu, zdravstvene ordinacije, zdravstvenega doma ali bolnišnice, čistih prostorov v industriji ali procesni tehnologiji ali šols</w:t>
      </w:r>
      <w:r w:rsidR="00147949" w:rsidRPr="00147949">
        <w:t>kega</w:t>
      </w:r>
      <w:r w:rsidR="008B6A8F" w:rsidRPr="00147949">
        <w:t xml:space="preserve"> raziskovaln</w:t>
      </w:r>
      <w:r w:rsidR="00147949" w:rsidRPr="00147949">
        <w:t>ega</w:t>
      </w:r>
      <w:r w:rsidR="008B6A8F" w:rsidRPr="00147949">
        <w:t xml:space="preserve"> laboratorij</w:t>
      </w:r>
      <w:r w:rsidR="00147949" w:rsidRPr="00147949">
        <w:t>a</w:t>
      </w:r>
      <w:r w:rsidRPr="00147949">
        <w:t xml:space="preserve">; navede se tudi </w:t>
      </w:r>
      <w:r w:rsidRPr="00147949">
        <w:rPr>
          <w:b/>
          <w:bCs/>
        </w:rPr>
        <w:t>vrednost del</w:t>
      </w:r>
      <w:r w:rsidRPr="00147949">
        <w:t>, ki jih je izvajalec izvedel):</w:t>
      </w:r>
    </w:p>
    <w:p w14:paraId="21FAD539" w14:textId="2D9142EE" w:rsidR="000F1B1A" w:rsidRDefault="000F1B1A" w:rsidP="000F1B1A">
      <w:pPr>
        <w:numPr>
          <w:ilvl w:val="12"/>
          <w:numId w:val="0"/>
        </w:numPr>
        <w:spacing w:line="360" w:lineRule="auto"/>
        <w:rPr>
          <w:rFonts w:cs="Arial"/>
          <w:sz w:val="22"/>
          <w:szCs w:val="22"/>
        </w:rPr>
      </w:pPr>
      <w:r w:rsidRPr="00147949">
        <w:rPr>
          <w:rFonts w:cs="Arial"/>
          <w:sz w:val="22"/>
          <w:szCs w:val="22"/>
        </w:rPr>
        <w:t xml:space="preserve">Opis </w:t>
      </w:r>
      <w:r w:rsidR="00147949" w:rsidRPr="00147949">
        <w:rPr>
          <w:rFonts w:cs="Arial"/>
          <w:sz w:val="22"/>
          <w:szCs w:val="22"/>
        </w:rPr>
        <w:t>posla</w:t>
      </w:r>
      <w:r w:rsidRPr="00147949">
        <w:rPr>
          <w:rFonts w:cs="Arial"/>
          <w:sz w:val="22"/>
          <w:szCs w:val="22"/>
        </w:rPr>
        <w:t>:</w:t>
      </w:r>
      <w:r>
        <w:rPr>
          <w:rFonts w:cs="Arial"/>
          <w:sz w:val="22"/>
          <w:szCs w:val="22"/>
        </w:rPr>
        <w:t xml:space="preserve"> </w:t>
      </w:r>
      <w:r w:rsidRPr="0038130D">
        <w:rPr>
          <w:rFonts w:cs="Arial"/>
          <w:sz w:val="22"/>
          <w:szCs w:val="22"/>
        </w:rPr>
        <w:t>______________________________________________________________________________________________________________________________________________________</w:t>
      </w:r>
      <w:r>
        <w:rPr>
          <w:rFonts w:cs="Arial"/>
          <w:sz w:val="22"/>
          <w:szCs w:val="22"/>
        </w:rPr>
        <w:t xml:space="preserve"> __________________________________________________________________________ .</w:t>
      </w:r>
    </w:p>
    <w:p w14:paraId="2ED2A960" w14:textId="77777777" w:rsidR="000F1B1A" w:rsidRDefault="000F1B1A" w:rsidP="000F1B1A">
      <w:pPr>
        <w:numPr>
          <w:ilvl w:val="12"/>
          <w:numId w:val="0"/>
        </w:numPr>
        <w:spacing w:line="360" w:lineRule="auto"/>
        <w:rPr>
          <w:rFonts w:cs="Arial"/>
          <w:sz w:val="22"/>
          <w:szCs w:val="22"/>
        </w:rPr>
      </w:pPr>
      <w:r>
        <w:rPr>
          <w:rFonts w:cs="Arial"/>
          <w:sz w:val="22"/>
          <w:szCs w:val="22"/>
        </w:rPr>
        <w:t>Vrednost izvedenih del: _______________________________________________________ .</w:t>
      </w:r>
    </w:p>
    <w:p w14:paraId="62B88E28" w14:textId="77777777" w:rsidR="000F1B1A" w:rsidRDefault="000F1B1A" w:rsidP="000F1B1A">
      <w:pPr>
        <w:jc w:val="both"/>
        <w:rPr>
          <w:rFonts w:cs="Arial"/>
          <w:b/>
          <w:sz w:val="22"/>
          <w:szCs w:val="22"/>
        </w:rPr>
      </w:pPr>
    </w:p>
    <w:p w14:paraId="5D327CE8" w14:textId="1825600B" w:rsidR="000F1B1A" w:rsidRPr="00FB2300" w:rsidRDefault="000F1B1A" w:rsidP="000F1B1A">
      <w:pPr>
        <w:jc w:val="both"/>
        <w:rPr>
          <w:rFonts w:cs="Arial"/>
          <w:b/>
          <w:sz w:val="22"/>
          <w:szCs w:val="22"/>
        </w:rPr>
      </w:pPr>
      <w:r w:rsidRPr="00FB2300">
        <w:rPr>
          <w:rFonts w:cs="Arial"/>
          <w:b/>
          <w:sz w:val="22"/>
          <w:szCs w:val="22"/>
        </w:rPr>
        <w:t xml:space="preserve">Potrjujemo, da </w:t>
      </w:r>
      <w:r w:rsidR="00147949">
        <w:rPr>
          <w:rFonts w:cs="Arial"/>
          <w:b/>
          <w:sz w:val="22"/>
          <w:szCs w:val="22"/>
        </w:rPr>
        <w:t>je bil posel</w:t>
      </w:r>
      <w:r w:rsidRPr="00FB2300">
        <w:rPr>
          <w:rFonts w:cs="Arial"/>
          <w:b/>
          <w:sz w:val="22"/>
          <w:szCs w:val="22"/>
        </w:rPr>
        <w:t xml:space="preserve"> opravljen </w:t>
      </w:r>
      <w:r w:rsidRPr="00160E4F">
        <w:rPr>
          <w:b/>
          <w:bCs/>
          <w:sz w:val="22"/>
          <w:szCs w:val="22"/>
        </w:rPr>
        <w:t>po pravilih stroke, pravočasno, kakovostno in</w:t>
      </w:r>
      <w:r>
        <w:t xml:space="preserve"> </w:t>
      </w:r>
      <w:r w:rsidRPr="00FB2300">
        <w:rPr>
          <w:rFonts w:cs="Arial"/>
          <w:b/>
          <w:sz w:val="22"/>
          <w:szCs w:val="22"/>
        </w:rPr>
        <w:t>v skladu z določili pogodbe.</w:t>
      </w:r>
    </w:p>
    <w:p w14:paraId="74EEAB17" w14:textId="77777777" w:rsidR="000F1B1A" w:rsidRPr="00FB2300" w:rsidRDefault="000F1B1A" w:rsidP="000F1B1A">
      <w:pPr>
        <w:jc w:val="both"/>
        <w:rPr>
          <w:rFonts w:cs="Arial"/>
          <w:sz w:val="22"/>
          <w:szCs w:val="22"/>
        </w:rPr>
      </w:pPr>
    </w:p>
    <w:p w14:paraId="03269742" w14:textId="4E1F7A84" w:rsidR="000F1B1A" w:rsidRPr="00FB2300" w:rsidRDefault="000F1B1A" w:rsidP="000F1B1A">
      <w:pPr>
        <w:spacing w:line="312" w:lineRule="auto"/>
        <w:rPr>
          <w:rFonts w:cs="Arial"/>
          <w:sz w:val="22"/>
          <w:szCs w:val="22"/>
        </w:rPr>
      </w:pPr>
      <w:r w:rsidRPr="00FB2300">
        <w:rPr>
          <w:rFonts w:cs="Arial"/>
          <w:sz w:val="22"/>
          <w:szCs w:val="22"/>
        </w:rPr>
        <w:t xml:space="preserve">V kolikor bo naročnik želel dodatne informacije v zvezi z </w:t>
      </w:r>
      <w:r>
        <w:rPr>
          <w:rFonts w:cs="Arial"/>
          <w:sz w:val="22"/>
          <w:szCs w:val="22"/>
        </w:rPr>
        <w:t>opravljenimi</w:t>
      </w:r>
      <w:r w:rsidRPr="00FB2300">
        <w:rPr>
          <w:rFonts w:cs="Arial"/>
          <w:sz w:val="22"/>
          <w:szCs w:val="22"/>
        </w:rPr>
        <w:t xml:space="preserve"> </w:t>
      </w:r>
      <w:r w:rsidR="00147949">
        <w:rPr>
          <w:rFonts w:cs="Arial"/>
          <w:sz w:val="22"/>
          <w:szCs w:val="22"/>
        </w:rPr>
        <w:t>posli</w:t>
      </w:r>
      <w:r w:rsidRPr="00FB2300">
        <w:rPr>
          <w:rFonts w:cs="Arial"/>
          <w:sz w:val="22"/>
          <w:szCs w:val="22"/>
        </w:rPr>
        <w:t>, je kontaktna oseba _____________________________________________, tel. št. _________</w:t>
      </w:r>
      <w:r w:rsidR="00147949">
        <w:rPr>
          <w:rFonts w:cs="Arial"/>
          <w:sz w:val="22"/>
          <w:szCs w:val="22"/>
        </w:rPr>
        <w:t>_____</w:t>
      </w:r>
      <w:r w:rsidRPr="00FB2300">
        <w:rPr>
          <w:rFonts w:cs="Arial"/>
          <w:sz w:val="22"/>
          <w:szCs w:val="22"/>
        </w:rPr>
        <w:t>________, e- naslov _____________________________.</w:t>
      </w:r>
    </w:p>
    <w:p w14:paraId="7A8562DD" w14:textId="77777777" w:rsidR="000F1B1A" w:rsidRPr="00FB2300" w:rsidRDefault="000F1B1A" w:rsidP="000F1B1A">
      <w:pPr>
        <w:rPr>
          <w:rFonts w:cs="Arial"/>
          <w:sz w:val="22"/>
          <w:szCs w:val="22"/>
        </w:rPr>
      </w:pPr>
    </w:p>
    <w:p w14:paraId="6A2EB8B6" w14:textId="77777777" w:rsidR="000F1B1A" w:rsidRPr="000614D2" w:rsidRDefault="000F1B1A" w:rsidP="000F1B1A">
      <w:pPr>
        <w:jc w:val="both"/>
        <w:rPr>
          <w:rFonts w:cs="Arial"/>
          <w:i/>
          <w:iCs/>
          <w:szCs w:val="20"/>
        </w:rPr>
      </w:pPr>
      <w:r w:rsidRPr="000614D2">
        <w:rPr>
          <w:rFonts w:cs="Arial"/>
          <w:i/>
          <w:iCs/>
          <w:szCs w:val="20"/>
        </w:rPr>
        <w:t>Potrdilo se uporablja izključno za potrebe prijave v zgoraj navedenem postopku oddaje javnega naročila.</w:t>
      </w:r>
    </w:p>
    <w:p w14:paraId="1D711BC6" w14:textId="77777777" w:rsidR="000F1B1A" w:rsidRDefault="000F1B1A" w:rsidP="000F1B1A">
      <w:pPr>
        <w:rPr>
          <w:b/>
          <w:i/>
          <w:caps/>
          <w:sz w:val="22"/>
          <w:szCs w:val="22"/>
        </w:rPr>
      </w:pPr>
    </w:p>
    <w:p w14:paraId="174345DC" w14:textId="77777777" w:rsidR="000F1B1A" w:rsidRDefault="000F1B1A" w:rsidP="000F1B1A">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0ADBD4FA" w14:textId="77777777" w:rsidR="000F1B1A" w:rsidRPr="005E36BE" w:rsidRDefault="000F1B1A" w:rsidP="000F1B1A">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 xml:space="preserve">Podpis pooblaščene osebe </w:t>
      </w:r>
      <w:r>
        <w:rPr>
          <w:rFonts w:eastAsia="Calibri"/>
          <w:sz w:val="22"/>
          <w:szCs w:val="22"/>
          <w:lang w:eastAsia="en-US"/>
        </w:rPr>
        <w:t>naročnika</w:t>
      </w:r>
      <w:r w:rsidRPr="005E36BE">
        <w:rPr>
          <w:rFonts w:eastAsia="Calibri"/>
          <w:sz w:val="22"/>
          <w:szCs w:val="22"/>
          <w:lang w:eastAsia="en-US"/>
        </w:rPr>
        <w:t>:</w:t>
      </w:r>
    </w:p>
    <w:p w14:paraId="2E863C4F" w14:textId="77777777" w:rsidR="000F1B1A" w:rsidRDefault="000F1B1A" w:rsidP="000F1B1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EC47318" w14:textId="77777777" w:rsidR="000F1B1A" w:rsidRDefault="000F1B1A" w:rsidP="000F1B1A">
      <w:pPr>
        <w:rPr>
          <w:sz w:val="22"/>
          <w:szCs w:val="22"/>
        </w:rPr>
      </w:pPr>
    </w:p>
    <w:p w14:paraId="01805C1B" w14:textId="77777777" w:rsidR="000F1B1A" w:rsidRDefault="000F1B1A" w:rsidP="000F1B1A">
      <w:pPr>
        <w:ind w:left="4236" w:firstLine="720"/>
        <w:rPr>
          <w:sz w:val="22"/>
          <w:szCs w:val="22"/>
        </w:rPr>
      </w:pPr>
      <w:r w:rsidRPr="007C67DA">
        <w:rPr>
          <w:sz w:val="22"/>
          <w:szCs w:val="22"/>
        </w:rPr>
        <w:t>Žig:</w:t>
      </w:r>
    </w:p>
    <w:p w14:paraId="345A1901" w14:textId="77777777" w:rsidR="000F1B1A" w:rsidRDefault="000F1B1A" w:rsidP="000F1B1A"/>
    <w:p w14:paraId="7F7E00BF" w14:textId="77777777" w:rsidR="000F1B1A" w:rsidRDefault="000F1B1A" w:rsidP="000F1B1A"/>
    <w:p w14:paraId="1FEF8C5F" w14:textId="77777777" w:rsidR="000F1B1A" w:rsidRDefault="000F1B1A" w:rsidP="000F1B1A">
      <w:pPr>
        <w:jc w:val="both"/>
        <w:rPr>
          <w:i/>
          <w:iCs/>
        </w:rPr>
      </w:pPr>
      <w:r w:rsidRPr="00AA00E3">
        <w:rPr>
          <w:i/>
          <w:iCs/>
          <w:u w:val="single"/>
        </w:rPr>
        <w:t>Opomba:</w:t>
      </w:r>
      <w:r w:rsidRPr="00FB2300">
        <w:rPr>
          <w:i/>
          <w:iCs/>
        </w:rPr>
        <w:t xml:space="preserve"> Ponudnik </w:t>
      </w:r>
      <w:r>
        <w:rPr>
          <w:i/>
          <w:iCs/>
        </w:rPr>
        <w:t>za namene pridobivanja referenčnega potrdila ta obrazec kopira za vsakega naročnika oziroma vsako izvedbo del referenčnega posla posebej.</w:t>
      </w:r>
      <w:r w:rsidRPr="00FB2300">
        <w:rPr>
          <w:i/>
          <w:iCs/>
        </w:rPr>
        <w:t xml:space="preserve"> </w:t>
      </w:r>
    </w:p>
    <w:p w14:paraId="330E73CB" w14:textId="5FB861D3" w:rsidR="00751F9A" w:rsidRPr="000F1B1A" w:rsidRDefault="00751F9A" w:rsidP="00751F9A">
      <w:pPr>
        <w:spacing w:before="120" w:after="160" w:line="256" w:lineRule="auto"/>
        <w:jc w:val="both"/>
        <w:rPr>
          <w:b/>
          <w:bCs/>
          <w:color w:val="632423"/>
          <w:sz w:val="28"/>
        </w:rPr>
      </w:pPr>
      <w:r w:rsidRPr="00C939E1">
        <w:rPr>
          <w:b/>
          <w:bCs/>
          <w:color w:val="632423"/>
          <w:sz w:val="28"/>
        </w:rPr>
        <w:lastRenderedPageBreak/>
        <w:t>OBR-8: IZJAVA PONUDNIKA O UPOŠTEVANJU DOLOČBE UREDBE O ZELENEM JAVNEM NAROČANJU</w:t>
      </w:r>
    </w:p>
    <w:p w14:paraId="1E9E02FD" w14:textId="77777777" w:rsidR="00751F9A" w:rsidRDefault="00751F9A" w:rsidP="00751F9A">
      <w:pPr>
        <w:jc w:val="both"/>
        <w:rPr>
          <w:b/>
          <w:bCs/>
          <w:sz w:val="24"/>
          <w:highlight w:val="cyan"/>
        </w:rPr>
      </w:pPr>
    </w:p>
    <w:p w14:paraId="281586DE" w14:textId="77777777" w:rsidR="00751F9A" w:rsidRDefault="00751F9A" w:rsidP="00751F9A">
      <w:pPr>
        <w:pStyle w:val="Standard"/>
        <w:jc w:val="left"/>
        <w:rPr>
          <w:rFonts w:ascii="Arial" w:hAnsi="Arial" w:cs="Arial"/>
        </w:rPr>
      </w:pPr>
      <w:r>
        <w:rPr>
          <w:rFonts w:ascii="Arial" w:eastAsia="Times New Roman" w:hAnsi="Arial" w:cs="Arial"/>
          <w:lang w:eastAsia="sl-SI"/>
        </w:rPr>
        <w:t>Ponudnik</w:t>
      </w:r>
      <w:r w:rsidRPr="00E10534">
        <w:rPr>
          <w:rFonts w:ascii="Arial" w:eastAsia="Times New Roman" w:hAnsi="Arial" w:cs="Arial"/>
          <w:lang w:eastAsia="sl-SI"/>
        </w:rPr>
        <w:t>:</w:t>
      </w:r>
      <w:r w:rsidRPr="00E10534">
        <w:rPr>
          <w:rFonts w:ascii="Arial" w:hAnsi="Arial" w:cs="Arial"/>
        </w:rPr>
        <w:t xml:space="preserve"> </w:t>
      </w:r>
    </w:p>
    <w:p w14:paraId="5CE3BC00" w14:textId="77777777" w:rsidR="00751F9A" w:rsidRDefault="00751F9A" w:rsidP="00751F9A">
      <w:pPr>
        <w:pStyle w:val="Standard"/>
        <w:jc w:val="left"/>
        <w:rPr>
          <w:rFonts w:ascii="Arial" w:hAnsi="Arial" w:cs="Arial"/>
        </w:rPr>
      </w:pPr>
    </w:p>
    <w:p w14:paraId="27B04589" w14:textId="77777777" w:rsidR="00751F9A" w:rsidRPr="00E10534" w:rsidRDefault="00751F9A" w:rsidP="00751F9A">
      <w:pPr>
        <w:pStyle w:val="Standard"/>
        <w:jc w:val="left"/>
        <w:rPr>
          <w:rFonts w:ascii="Arial" w:hAnsi="Arial" w:cs="Arial"/>
        </w:rPr>
      </w:pPr>
      <w:r w:rsidRPr="00E10534">
        <w:rPr>
          <w:rFonts w:ascii="Arial" w:hAnsi="Arial" w:cs="Arial"/>
        </w:rPr>
        <w:t>______________</w:t>
      </w:r>
      <w:r>
        <w:rPr>
          <w:rFonts w:ascii="Arial" w:hAnsi="Arial" w:cs="Arial"/>
        </w:rPr>
        <w:t>__________</w:t>
      </w:r>
      <w:r w:rsidRPr="00E10534">
        <w:rPr>
          <w:rFonts w:ascii="Arial" w:hAnsi="Arial" w:cs="Arial"/>
        </w:rPr>
        <w:t>___________________________________________________</w:t>
      </w:r>
    </w:p>
    <w:p w14:paraId="30686413" w14:textId="77777777" w:rsidR="00751F9A" w:rsidRPr="00E10534" w:rsidRDefault="00751F9A" w:rsidP="00751F9A">
      <w:pPr>
        <w:pStyle w:val="Standard"/>
        <w:widowControl w:val="0"/>
        <w:rPr>
          <w:rFonts w:ascii="Arial" w:eastAsia="Times New Roman" w:hAnsi="Arial" w:cs="Arial"/>
          <w:b/>
          <w:lang w:eastAsia="sl-SI"/>
        </w:rPr>
      </w:pPr>
    </w:p>
    <w:p w14:paraId="33D11D94" w14:textId="0462556B" w:rsidR="00751F9A" w:rsidRPr="00751F9A" w:rsidRDefault="00751F9A" w:rsidP="00751F9A">
      <w:pPr>
        <w:spacing w:line="276" w:lineRule="auto"/>
        <w:ind w:right="-89"/>
        <w:jc w:val="both"/>
        <w:rPr>
          <w:sz w:val="22"/>
          <w:szCs w:val="22"/>
        </w:rPr>
      </w:pPr>
      <w:r w:rsidRPr="00751F9A">
        <w:rPr>
          <w:rFonts w:cs="Arial"/>
          <w:sz w:val="22"/>
          <w:szCs w:val="22"/>
        </w:rPr>
        <w:t xml:space="preserve">izjavljamo, da bomo postopku oddaje javnega naročila </w:t>
      </w:r>
      <w:r w:rsidRPr="00751F9A">
        <w:rPr>
          <w:rFonts w:cs="Arial"/>
          <w:b/>
          <w:bCs/>
          <w:i/>
          <w:iCs/>
          <w:sz w:val="22"/>
          <w:szCs w:val="22"/>
        </w:rPr>
        <w:t xml:space="preserve">»Dobava in montaža laboratorijskega pohištva in laboratorijske opreme z upoštevanjem </w:t>
      </w:r>
      <w:proofErr w:type="spellStart"/>
      <w:r w:rsidRPr="00751F9A">
        <w:rPr>
          <w:rFonts w:cs="Arial"/>
          <w:b/>
          <w:bCs/>
          <w:i/>
          <w:iCs/>
          <w:sz w:val="22"/>
          <w:szCs w:val="22"/>
        </w:rPr>
        <w:t>okoljskih</w:t>
      </w:r>
      <w:proofErr w:type="spellEnd"/>
      <w:r w:rsidRPr="00751F9A">
        <w:rPr>
          <w:rFonts w:cs="Arial"/>
          <w:b/>
          <w:bCs/>
          <w:i/>
          <w:iCs/>
          <w:sz w:val="22"/>
          <w:szCs w:val="22"/>
        </w:rPr>
        <w:t xml:space="preserve"> vidikov«</w:t>
      </w:r>
      <w:r w:rsidRPr="00751F9A">
        <w:rPr>
          <w:i/>
          <w:iCs/>
          <w:sz w:val="22"/>
          <w:szCs w:val="22"/>
        </w:rPr>
        <w:t>,</w:t>
      </w:r>
      <w:r w:rsidRPr="00751F9A">
        <w:rPr>
          <w:sz w:val="22"/>
          <w:szCs w:val="22"/>
        </w:rPr>
        <w:t xml:space="preserve"> </w:t>
      </w:r>
      <w:r w:rsidRPr="00751F9A">
        <w:rPr>
          <w:rFonts w:cs="Arial"/>
          <w:sz w:val="22"/>
          <w:szCs w:val="22"/>
        </w:rPr>
        <w:t>upoštevali  določil</w:t>
      </w:r>
      <w:r>
        <w:rPr>
          <w:rFonts w:cs="Arial"/>
          <w:sz w:val="22"/>
          <w:szCs w:val="22"/>
        </w:rPr>
        <w:t>o</w:t>
      </w:r>
      <w:r w:rsidRPr="00751F9A">
        <w:rPr>
          <w:rFonts w:cs="Arial"/>
          <w:sz w:val="22"/>
          <w:szCs w:val="22"/>
        </w:rPr>
        <w:t xml:space="preserve"> Uredbe o zelenem javnem naročanju</w:t>
      </w:r>
      <w:r w:rsidRPr="00751F9A">
        <w:rPr>
          <w:sz w:val="22"/>
          <w:szCs w:val="22"/>
        </w:rPr>
        <w:t xml:space="preserve"> (Uradni list RS, št. </w:t>
      </w:r>
      <w:hyperlink r:id="rId10" w:tgtFrame="_blank" w:tooltip="Uredba o zelenem javnem naročanju" w:history="1">
        <w:r w:rsidRPr="00751F9A">
          <w:rPr>
            <w:rStyle w:val="Hiperpovezava"/>
            <w:rFonts w:ascii="Arial" w:hAnsi="Arial" w:cs="Times New Roman"/>
            <w:sz w:val="22"/>
            <w:szCs w:val="22"/>
          </w:rPr>
          <w:t>51/17</w:t>
        </w:r>
      </w:hyperlink>
      <w:r w:rsidRPr="00751F9A">
        <w:rPr>
          <w:sz w:val="22"/>
          <w:szCs w:val="22"/>
        </w:rPr>
        <w:t>, </w:t>
      </w:r>
      <w:hyperlink r:id="rId11" w:tgtFrame="_blank" w:tooltip="Uredba o spremembah in dopolnitvah Uredbe o zelenem javnem naročanju" w:history="1">
        <w:r w:rsidRPr="00751F9A">
          <w:rPr>
            <w:rStyle w:val="Hiperpovezava"/>
            <w:rFonts w:ascii="Arial" w:hAnsi="Arial" w:cs="Times New Roman"/>
            <w:sz w:val="22"/>
            <w:szCs w:val="22"/>
          </w:rPr>
          <w:t>64/19</w:t>
        </w:r>
      </w:hyperlink>
      <w:r w:rsidRPr="00751F9A">
        <w:rPr>
          <w:sz w:val="22"/>
          <w:szCs w:val="22"/>
        </w:rPr>
        <w:t>, </w:t>
      </w:r>
      <w:hyperlink r:id="rId12" w:tgtFrame="_blank" w:tooltip="Uredba o spremembah in dopolnitvah Uredbe o zelenem javnem naročanju" w:history="1">
        <w:r w:rsidRPr="00751F9A">
          <w:rPr>
            <w:rStyle w:val="Hiperpovezava"/>
            <w:rFonts w:ascii="Arial" w:hAnsi="Arial" w:cs="Times New Roman"/>
            <w:sz w:val="22"/>
            <w:szCs w:val="22"/>
          </w:rPr>
          <w:t>121/21</w:t>
        </w:r>
      </w:hyperlink>
      <w:r w:rsidRPr="00751F9A">
        <w:rPr>
          <w:sz w:val="22"/>
          <w:szCs w:val="22"/>
        </w:rPr>
        <w:t> in </w:t>
      </w:r>
      <w:hyperlink r:id="rId13" w:tgtFrame="_blank" w:tooltip="Uredba o spremembi Uredbe o zelenem javnem naročanju" w:history="1">
        <w:r w:rsidRPr="00751F9A">
          <w:rPr>
            <w:rStyle w:val="Hiperpovezava"/>
            <w:rFonts w:ascii="Arial" w:hAnsi="Arial" w:cs="Times New Roman"/>
            <w:sz w:val="22"/>
            <w:szCs w:val="22"/>
          </w:rPr>
          <w:t>132/23</w:t>
        </w:r>
      </w:hyperlink>
      <w:r w:rsidRPr="00751F9A">
        <w:rPr>
          <w:sz w:val="22"/>
          <w:szCs w:val="22"/>
        </w:rPr>
        <w:t>), in sicer, da bo pri dobavi laboratorijskega pohištva dele</w:t>
      </w:r>
      <w:r w:rsidRPr="00751F9A">
        <w:rPr>
          <w:rFonts w:hint="eastAsia"/>
          <w:sz w:val="22"/>
          <w:szCs w:val="22"/>
        </w:rPr>
        <w:t>ž</w:t>
      </w:r>
      <w:r w:rsidRPr="00751F9A">
        <w:rPr>
          <w:sz w:val="22"/>
          <w:szCs w:val="22"/>
        </w:rPr>
        <w:t xml:space="preserve"> lesa ali lesnih tvoriv v pohi</w:t>
      </w:r>
      <w:r w:rsidRPr="00751F9A">
        <w:rPr>
          <w:rFonts w:hint="eastAsia"/>
          <w:sz w:val="22"/>
          <w:szCs w:val="22"/>
        </w:rPr>
        <w:t>š</w:t>
      </w:r>
      <w:r w:rsidRPr="00751F9A">
        <w:rPr>
          <w:sz w:val="22"/>
          <w:szCs w:val="22"/>
        </w:rPr>
        <w:t>tvu zna</w:t>
      </w:r>
      <w:r w:rsidRPr="00751F9A">
        <w:rPr>
          <w:rFonts w:hint="eastAsia"/>
          <w:sz w:val="22"/>
          <w:szCs w:val="22"/>
        </w:rPr>
        <w:t>š</w:t>
      </w:r>
      <w:r w:rsidRPr="00751F9A">
        <w:rPr>
          <w:sz w:val="22"/>
          <w:szCs w:val="22"/>
        </w:rPr>
        <w:t>a najmanj 70 % prostornine uporabljenih materialov za izdelavo pohi</w:t>
      </w:r>
      <w:r w:rsidRPr="00751F9A">
        <w:rPr>
          <w:rFonts w:hint="eastAsia"/>
          <w:sz w:val="22"/>
          <w:szCs w:val="22"/>
        </w:rPr>
        <w:t>š</w:t>
      </w:r>
      <w:r w:rsidRPr="00751F9A">
        <w:rPr>
          <w:sz w:val="22"/>
          <w:szCs w:val="22"/>
        </w:rPr>
        <w:t xml:space="preserve">tva, razen </w:t>
      </w:r>
      <w:r w:rsidRPr="00751F9A">
        <w:rPr>
          <w:rFonts w:hint="eastAsia"/>
          <w:sz w:val="22"/>
          <w:szCs w:val="22"/>
        </w:rPr>
        <w:t>č</w:t>
      </w:r>
      <w:r w:rsidRPr="00751F9A">
        <w:rPr>
          <w:sz w:val="22"/>
          <w:szCs w:val="22"/>
        </w:rPr>
        <w:t>e predpis ali namen uporabe to prepoveduje ali onemogo</w:t>
      </w:r>
      <w:r w:rsidRPr="00751F9A">
        <w:rPr>
          <w:rFonts w:hint="eastAsia"/>
          <w:sz w:val="22"/>
          <w:szCs w:val="22"/>
        </w:rPr>
        <w:t>č</w:t>
      </w:r>
      <w:r w:rsidRPr="00751F9A">
        <w:rPr>
          <w:sz w:val="22"/>
          <w:szCs w:val="22"/>
        </w:rPr>
        <w:t>a.</w:t>
      </w:r>
    </w:p>
    <w:p w14:paraId="013D1C70" w14:textId="77777777" w:rsidR="00751F9A" w:rsidRDefault="00751F9A" w:rsidP="00751F9A">
      <w:pPr>
        <w:ind w:right="-89"/>
        <w:jc w:val="both"/>
      </w:pPr>
    </w:p>
    <w:p w14:paraId="52228A8C" w14:textId="77777777" w:rsidR="00751F9A" w:rsidRDefault="00751F9A" w:rsidP="00751F9A">
      <w:pPr>
        <w:ind w:right="-89"/>
        <w:jc w:val="both"/>
      </w:pPr>
    </w:p>
    <w:p w14:paraId="711079F8" w14:textId="77777777" w:rsidR="00751F9A" w:rsidRPr="00751F9A" w:rsidRDefault="00751F9A" w:rsidP="00751F9A">
      <w:pPr>
        <w:ind w:right="-89"/>
        <w:jc w:val="both"/>
        <w:rPr>
          <w:rFonts w:cs="Arial"/>
        </w:rPr>
      </w:pPr>
    </w:p>
    <w:tbl>
      <w:tblPr>
        <w:tblW w:w="9212" w:type="dxa"/>
        <w:tblInd w:w="2" w:type="dxa"/>
        <w:tblLayout w:type="fixed"/>
        <w:tblLook w:val="0000" w:firstRow="0" w:lastRow="0" w:firstColumn="0" w:lastColumn="0" w:noHBand="0" w:noVBand="0"/>
      </w:tblPr>
      <w:tblGrid>
        <w:gridCol w:w="4251"/>
        <w:gridCol w:w="4961"/>
      </w:tblGrid>
      <w:tr w:rsidR="00751F9A" w:rsidRPr="00307969" w14:paraId="66433920" w14:textId="77777777" w:rsidTr="00C011FC">
        <w:tc>
          <w:tcPr>
            <w:tcW w:w="4251" w:type="dxa"/>
          </w:tcPr>
          <w:p w14:paraId="0439CAD6" w14:textId="77777777" w:rsidR="00751F9A" w:rsidRPr="00307969" w:rsidRDefault="00751F9A" w:rsidP="00C011FC">
            <w:pPr>
              <w:spacing w:line="276" w:lineRule="auto"/>
              <w:rPr>
                <w:sz w:val="22"/>
                <w:szCs w:val="22"/>
              </w:rPr>
            </w:pPr>
            <w:r w:rsidRPr="00307969">
              <w:rPr>
                <w:sz w:val="22"/>
                <w:szCs w:val="22"/>
              </w:rPr>
              <w:t>Kraj in datum:</w:t>
            </w:r>
          </w:p>
          <w:p w14:paraId="38272E90" w14:textId="77777777" w:rsidR="00751F9A" w:rsidRPr="00307969" w:rsidRDefault="00751F9A" w:rsidP="00C011FC">
            <w:pPr>
              <w:spacing w:line="276" w:lineRule="auto"/>
              <w:rPr>
                <w:sz w:val="22"/>
                <w:szCs w:val="22"/>
              </w:rPr>
            </w:pPr>
          </w:p>
        </w:tc>
        <w:tc>
          <w:tcPr>
            <w:tcW w:w="4961" w:type="dxa"/>
          </w:tcPr>
          <w:p w14:paraId="52321457" w14:textId="77777777" w:rsidR="00751F9A" w:rsidRPr="00307969" w:rsidRDefault="00751F9A" w:rsidP="00C011FC">
            <w:pPr>
              <w:spacing w:line="276" w:lineRule="auto"/>
              <w:rPr>
                <w:sz w:val="22"/>
                <w:szCs w:val="22"/>
              </w:rPr>
            </w:pPr>
            <w:r w:rsidRPr="00307969">
              <w:rPr>
                <w:sz w:val="22"/>
                <w:szCs w:val="22"/>
              </w:rPr>
              <w:t>Ponudnik:</w:t>
            </w:r>
          </w:p>
        </w:tc>
      </w:tr>
      <w:tr w:rsidR="00751F9A" w:rsidRPr="00307969" w14:paraId="158CEBDB" w14:textId="77777777" w:rsidTr="00C011FC">
        <w:tc>
          <w:tcPr>
            <w:tcW w:w="4251" w:type="dxa"/>
          </w:tcPr>
          <w:p w14:paraId="3BF37391" w14:textId="77777777" w:rsidR="00751F9A" w:rsidRPr="00307969" w:rsidRDefault="00751F9A" w:rsidP="00C011FC">
            <w:pPr>
              <w:spacing w:line="276" w:lineRule="auto"/>
              <w:rPr>
                <w:sz w:val="22"/>
                <w:szCs w:val="22"/>
              </w:rPr>
            </w:pPr>
          </w:p>
        </w:tc>
        <w:tc>
          <w:tcPr>
            <w:tcW w:w="4961" w:type="dxa"/>
          </w:tcPr>
          <w:p w14:paraId="05A54D95" w14:textId="77777777" w:rsidR="00751F9A" w:rsidRDefault="00751F9A" w:rsidP="00C011FC">
            <w:pPr>
              <w:spacing w:line="276" w:lineRule="auto"/>
              <w:rPr>
                <w:sz w:val="22"/>
                <w:szCs w:val="22"/>
              </w:rPr>
            </w:pPr>
            <w:r w:rsidRPr="00307969">
              <w:rPr>
                <w:sz w:val="22"/>
                <w:szCs w:val="22"/>
              </w:rPr>
              <w:t>Žig in podpis:</w:t>
            </w:r>
          </w:p>
          <w:p w14:paraId="319E00AE" w14:textId="77777777" w:rsidR="00751F9A" w:rsidRPr="00307969" w:rsidRDefault="00751F9A" w:rsidP="00C011FC">
            <w:pPr>
              <w:spacing w:line="276" w:lineRule="auto"/>
              <w:rPr>
                <w:sz w:val="22"/>
                <w:szCs w:val="22"/>
              </w:rPr>
            </w:pPr>
          </w:p>
        </w:tc>
      </w:tr>
    </w:tbl>
    <w:p w14:paraId="5E9A8B63" w14:textId="78688463" w:rsidR="00751F9A" w:rsidRDefault="00751F9A">
      <w:pPr>
        <w:rPr>
          <w:rFonts w:cs="Arial"/>
          <w:b/>
          <w:bCs/>
          <w:color w:val="632423"/>
          <w:sz w:val="28"/>
          <w:szCs w:val="28"/>
        </w:rPr>
      </w:pPr>
      <w:r>
        <w:rPr>
          <w:rFonts w:cs="Arial"/>
          <w:b/>
          <w:bCs/>
          <w:color w:val="632423"/>
          <w:sz w:val="28"/>
          <w:szCs w:val="28"/>
        </w:rPr>
        <w:br w:type="page"/>
      </w:r>
    </w:p>
    <w:p w14:paraId="7F4E971E" w14:textId="3F0D16F3"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37BB72CE" w14:textId="77777777" w:rsidR="005D62C4" w:rsidRDefault="005D62C4" w:rsidP="005D62C4">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6CEE639F" w14:textId="77777777" w:rsidR="005D62C4" w:rsidRDefault="005D62C4" w:rsidP="0054657C">
      <w:pPr>
        <w:autoSpaceDE w:val="0"/>
        <w:autoSpaceDN w:val="0"/>
        <w:adjustRightInd w:val="0"/>
        <w:rPr>
          <w:rFonts w:eastAsia="Calibri"/>
          <w:sz w:val="22"/>
          <w:szCs w:val="22"/>
          <w:lang w:eastAsia="en-US"/>
        </w:rPr>
      </w:pPr>
    </w:p>
    <w:p w14:paraId="523E3671" w14:textId="77777777" w:rsidR="005D62C4" w:rsidRDefault="005D62C4" w:rsidP="0054657C">
      <w:pPr>
        <w:autoSpaceDE w:val="0"/>
        <w:autoSpaceDN w:val="0"/>
        <w:adjustRightInd w:val="0"/>
        <w:rPr>
          <w:rFonts w:eastAsia="Calibri"/>
          <w:sz w:val="22"/>
          <w:szCs w:val="22"/>
          <w:lang w:eastAsia="en-US"/>
        </w:rPr>
      </w:pPr>
    </w:p>
    <w:p w14:paraId="46CDB4B3" w14:textId="1070CB91"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C735A8">
      <w:pPr>
        <w:autoSpaceDE w:val="0"/>
        <w:autoSpaceDN w:val="0"/>
        <w:adjustRightInd w:val="0"/>
        <w:jc w:val="both"/>
        <w:rPr>
          <w:rFonts w:eastAsia="Calibri"/>
          <w:sz w:val="22"/>
          <w:szCs w:val="22"/>
          <w:lang w:eastAsia="en-US"/>
        </w:rPr>
      </w:pPr>
    </w:p>
    <w:p w14:paraId="38FA1256"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C735A8">
      <w:pPr>
        <w:autoSpaceDE w:val="0"/>
        <w:autoSpaceDN w:val="0"/>
        <w:adjustRightInd w:val="0"/>
        <w:jc w:val="both"/>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77777777" w:rsidR="0054657C" w:rsidRPr="005E36BE" w:rsidRDefault="0054657C" w:rsidP="0054657C">
      <w:pPr>
        <w:autoSpaceDE w:val="0"/>
        <w:autoSpaceDN w:val="0"/>
        <w:adjustRightInd w:val="0"/>
        <w:rPr>
          <w:rFonts w:eastAsia="Calibri"/>
          <w:sz w:val="22"/>
          <w:szCs w:val="22"/>
          <w:lang w:eastAsia="en-US"/>
        </w:rPr>
      </w:pPr>
    </w:p>
    <w:p w14:paraId="1B452897" w14:textId="77777777"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4732F775" w14:textId="77777777" w:rsidR="0054657C" w:rsidRPr="005E36BE" w:rsidRDefault="0054657C" w:rsidP="0054657C">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48FFDF15" w14:textId="77777777" w:rsidR="001009E9" w:rsidRDefault="0054657C" w:rsidP="0054657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CA98DA" w14:textId="77777777" w:rsidR="001009E9" w:rsidRDefault="001009E9" w:rsidP="0054657C">
      <w:pPr>
        <w:rPr>
          <w:sz w:val="22"/>
          <w:szCs w:val="22"/>
        </w:rPr>
      </w:pPr>
    </w:p>
    <w:p w14:paraId="094C0BBD" w14:textId="1B1DF848" w:rsidR="0054657C" w:rsidRPr="005E36BE" w:rsidRDefault="0054657C" w:rsidP="001009E9">
      <w:pPr>
        <w:ind w:left="4236" w:firstLine="720"/>
        <w:rPr>
          <w:sz w:val="22"/>
          <w:szCs w:val="22"/>
        </w:rPr>
      </w:pPr>
      <w:r w:rsidRPr="007C67DA">
        <w:rPr>
          <w:sz w:val="22"/>
          <w:szCs w:val="22"/>
        </w:rPr>
        <w:t>Žig:</w:t>
      </w:r>
    </w:p>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7777777" w:rsidR="00CC143F" w:rsidRDefault="00CC143F" w:rsidP="00CC143F">
      <w:pPr>
        <w:tabs>
          <w:tab w:val="left" w:pos="1980"/>
        </w:tabs>
        <w:ind w:left="1980" w:right="382" w:hanging="1980"/>
        <w:rPr>
          <w:rFonts w:cs="Arial"/>
          <w:b/>
          <w:color w:val="000000"/>
          <w:szCs w:val="20"/>
        </w:rPr>
      </w:pPr>
    </w:p>
    <w:p w14:paraId="030938A4" w14:textId="52B4E36D" w:rsidR="0020257E" w:rsidRDefault="0020257E">
      <w:pPr>
        <w:rPr>
          <w:rFonts w:cs="Arial"/>
          <w:color w:val="000000"/>
        </w:rPr>
      </w:pPr>
      <w:r>
        <w:rPr>
          <w:rFonts w:cs="Arial"/>
          <w:color w:val="000000"/>
        </w:rPr>
        <w:br w:type="page"/>
      </w:r>
    </w:p>
    <w:p w14:paraId="3EAC9878" w14:textId="77777777" w:rsidR="004B5AF1" w:rsidRDefault="004B5AF1" w:rsidP="00DB5220">
      <w:pPr>
        <w:jc w:val="center"/>
        <w:rPr>
          <w:b/>
          <w:bCs/>
          <w:color w:val="632423"/>
          <w:sz w:val="28"/>
        </w:rPr>
      </w:pPr>
      <w:bookmarkStart w:id="27" w:name="_Hlk59623617"/>
      <w:r>
        <w:rPr>
          <w:rFonts w:cs="Arial"/>
          <w:b/>
          <w:bCs/>
          <w:color w:val="632423"/>
          <w:sz w:val="28"/>
          <w:szCs w:val="28"/>
        </w:rPr>
        <w:lastRenderedPageBreak/>
        <w:t>VZOREC BANČNE GARANCIJE</w:t>
      </w:r>
      <w:r w:rsidR="00DB5220" w:rsidRPr="00060CC5">
        <w:rPr>
          <w:b/>
          <w:bCs/>
          <w:color w:val="632423"/>
          <w:sz w:val="28"/>
        </w:rPr>
        <w:t xml:space="preserve"> </w:t>
      </w:r>
    </w:p>
    <w:p w14:paraId="0E988339" w14:textId="6B8C0755" w:rsidR="00DB5220" w:rsidRDefault="00DB5220" w:rsidP="00DB5220">
      <w:pPr>
        <w:jc w:val="center"/>
        <w:rPr>
          <w:b/>
          <w:bCs/>
          <w:color w:val="632423"/>
          <w:sz w:val="28"/>
        </w:rPr>
      </w:pPr>
      <w:r w:rsidRPr="00060CC5">
        <w:rPr>
          <w:b/>
          <w:bCs/>
          <w:color w:val="632423"/>
          <w:sz w:val="28"/>
        </w:rPr>
        <w:t xml:space="preserve">za </w:t>
      </w:r>
      <w:r w:rsidR="004B5AF1">
        <w:rPr>
          <w:b/>
          <w:bCs/>
          <w:color w:val="632423"/>
          <w:sz w:val="28"/>
        </w:rPr>
        <w:t>zavarovanje</w:t>
      </w:r>
      <w:r w:rsidRPr="00060CC5">
        <w:rPr>
          <w:b/>
          <w:bCs/>
          <w:color w:val="632423"/>
          <w:sz w:val="28"/>
        </w:rPr>
        <w:t xml:space="preserve"> dobr</w:t>
      </w:r>
      <w:r w:rsidR="004B5AF1">
        <w:rPr>
          <w:b/>
          <w:bCs/>
          <w:color w:val="632423"/>
          <w:sz w:val="28"/>
        </w:rPr>
        <w:t>e</w:t>
      </w:r>
      <w:r w:rsidRPr="00060CC5">
        <w:rPr>
          <w:b/>
          <w:bCs/>
          <w:color w:val="632423"/>
          <w:sz w:val="28"/>
        </w:rPr>
        <w:t xml:space="preserve"> izvedb</w:t>
      </w:r>
      <w:r w:rsidR="004B5AF1">
        <w:rPr>
          <w:b/>
          <w:bCs/>
          <w:color w:val="632423"/>
          <w:sz w:val="28"/>
        </w:rPr>
        <w:t>e</w:t>
      </w:r>
      <w:r w:rsidRPr="00060CC5">
        <w:rPr>
          <w:b/>
          <w:bCs/>
          <w:color w:val="632423"/>
          <w:sz w:val="28"/>
        </w:rPr>
        <w:t xml:space="preserve"> pogodbenih obveznosti</w:t>
      </w:r>
    </w:p>
    <w:p w14:paraId="52253918" w14:textId="77777777" w:rsidR="00DB5220" w:rsidRDefault="00DB5220" w:rsidP="00DB5220">
      <w:pPr>
        <w:tabs>
          <w:tab w:val="left" w:pos="1980"/>
        </w:tabs>
        <w:ind w:right="382"/>
        <w:rPr>
          <w:b/>
          <w:i/>
          <w:iCs/>
          <w:sz w:val="22"/>
          <w:szCs w:val="22"/>
          <w:u w:val="single"/>
        </w:rPr>
      </w:pPr>
    </w:p>
    <w:p w14:paraId="2A13B726" w14:textId="2D48D5AA" w:rsidR="00DB5220" w:rsidRDefault="00DB5220" w:rsidP="00FE1EBA">
      <w:pPr>
        <w:tabs>
          <w:tab w:val="left" w:pos="1980"/>
        </w:tabs>
        <w:ind w:right="382"/>
        <w:jc w:val="center"/>
        <w:rPr>
          <w:b/>
          <w:i/>
          <w:iCs/>
          <w:sz w:val="22"/>
          <w:szCs w:val="22"/>
          <w:u w:val="single"/>
        </w:rPr>
      </w:pPr>
      <w:r w:rsidRPr="00D814B9">
        <w:rPr>
          <w:b/>
          <w:i/>
          <w:iCs/>
          <w:sz w:val="22"/>
          <w:szCs w:val="22"/>
          <w:u w:val="single"/>
        </w:rPr>
        <w:t>(</w:t>
      </w:r>
      <w:r w:rsidR="004B5AF1">
        <w:rPr>
          <w:b/>
          <w:i/>
          <w:iCs/>
          <w:sz w:val="22"/>
          <w:szCs w:val="22"/>
          <w:u w:val="single"/>
        </w:rPr>
        <w:t>predloži</w:t>
      </w:r>
      <w:r w:rsidRPr="00D814B9">
        <w:rPr>
          <w:b/>
          <w:i/>
          <w:iCs/>
          <w:sz w:val="22"/>
          <w:szCs w:val="22"/>
          <w:u w:val="single"/>
        </w:rPr>
        <w:t xml:space="preserve"> izbrani ponudnik</w:t>
      </w:r>
      <w:r w:rsidR="0055409C">
        <w:rPr>
          <w:b/>
          <w:i/>
          <w:iCs/>
          <w:sz w:val="22"/>
          <w:szCs w:val="22"/>
          <w:u w:val="single"/>
        </w:rPr>
        <w:t xml:space="preserve"> za namene dobave opreme</w:t>
      </w:r>
      <w:r>
        <w:rPr>
          <w:b/>
          <w:i/>
          <w:iCs/>
          <w:sz w:val="22"/>
          <w:szCs w:val="22"/>
          <w:u w:val="single"/>
        </w:rPr>
        <w:t xml:space="preserve"> </w:t>
      </w:r>
      <w:r w:rsidR="004B5AF1">
        <w:rPr>
          <w:b/>
          <w:i/>
          <w:iCs/>
          <w:sz w:val="22"/>
          <w:szCs w:val="22"/>
          <w:u w:val="single"/>
        </w:rPr>
        <w:t>najkasneje v 10 (desetih</w:t>
      </w:r>
      <w:r w:rsidR="00FE1EBA">
        <w:rPr>
          <w:b/>
          <w:i/>
          <w:iCs/>
          <w:sz w:val="22"/>
          <w:szCs w:val="22"/>
          <w:u w:val="single"/>
        </w:rPr>
        <w:t>)</w:t>
      </w:r>
      <w:r w:rsidR="004B5AF1">
        <w:rPr>
          <w:b/>
          <w:i/>
          <w:iCs/>
          <w:sz w:val="22"/>
          <w:szCs w:val="22"/>
          <w:u w:val="single"/>
        </w:rPr>
        <w:t xml:space="preserve"> dneh od sklenitve pogodbe</w:t>
      </w:r>
      <w:r w:rsidR="00AE5AF7">
        <w:rPr>
          <w:b/>
          <w:i/>
          <w:iCs/>
          <w:sz w:val="22"/>
          <w:szCs w:val="22"/>
          <w:u w:val="single"/>
        </w:rPr>
        <w:t xml:space="preserve"> o dobavi opreme</w:t>
      </w:r>
      <w:r w:rsidRPr="00D814B9">
        <w:rPr>
          <w:b/>
          <w:i/>
          <w:iCs/>
          <w:sz w:val="22"/>
          <w:szCs w:val="22"/>
          <w:u w:val="single"/>
        </w:rPr>
        <w:t>)</w:t>
      </w:r>
    </w:p>
    <w:p w14:paraId="73915917" w14:textId="77777777" w:rsidR="00DB5220" w:rsidRPr="00D02E1A" w:rsidRDefault="00DB5220" w:rsidP="00DB5220">
      <w:pPr>
        <w:jc w:val="center"/>
        <w:rPr>
          <w:b/>
          <w:bCs/>
          <w:color w:val="632423"/>
          <w:sz w:val="28"/>
        </w:rPr>
      </w:pPr>
    </w:p>
    <w:p w14:paraId="2CABC6C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 w:val="22"/>
          <w:szCs w:val="22"/>
        </w:rPr>
      </w:pPr>
      <w:r w:rsidRPr="00D92467">
        <w:rPr>
          <w:rFonts w:cs="Arial"/>
          <w:i/>
          <w:sz w:val="22"/>
          <w:szCs w:val="22"/>
        </w:rPr>
        <w:t>Glava s podatki o garantu (zavarovalnici/banki) ali SWIFT ključ</w:t>
      </w:r>
    </w:p>
    <w:p w14:paraId="545765BA" w14:textId="77777777" w:rsidR="00374F66" w:rsidRDefault="00374F66"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p>
    <w:p w14:paraId="6F0126AF" w14:textId="4B3F3EC2"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r w:rsidRPr="00D92467">
        <w:rPr>
          <w:rFonts w:cs="Arial"/>
          <w:sz w:val="22"/>
          <w:szCs w:val="22"/>
        </w:rPr>
        <w:t>Za:</w:t>
      </w:r>
      <w:r w:rsidRPr="00D92467">
        <w:rPr>
          <w:rFonts w:cs="Arial"/>
          <w:b/>
          <w:i/>
          <w:sz w:val="22"/>
          <w:szCs w:val="22"/>
        </w:rPr>
        <w:t xml:space="preserve"> </w:t>
      </w:r>
      <w:r>
        <w:rPr>
          <w:rFonts w:cs="Arial"/>
          <w:i/>
          <w:sz w:val="22"/>
          <w:szCs w:val="22"/>
        </w:rPr>
        <w:t>Geološki zavod Slovenije, Dimičeva ulica 14</w:t>
      </w:r>
      <w:r w:rsidRPr="00D92467">
        <w:rPr>
          <w:rFonts w:cs="Arial"/>
          <w:i/>
          <w:sz w:val="22"/>
          <w:szCs w:val="22"/>
        </w:rPr>
        <w:t>, 1000 Ljubljana</w:t>
      </w:r>
    </w:p>
    <w:p w14:paraId="1A35EB8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sz w:val="22"/>
          <w:szCs w:val="22"/>
        </w:rPr>
        <w:t xml:space="preserve">Datum: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izdaje)</w:t>
      </w:r>
    </w:p>
    <w:p w14:paraId="21997FDF"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 w:val="22"/>
          <w:szCs w:val="22"/>
        </w:rPr>
      </w:pPr>
      <w:r w:rsidRPr="00D92467">
        <w:rPr>
          <w:rFonts w:cs="Arial"/>
          <w:b/>
          <w:sz w:val="22"/>
          <w:szCs w:val="22"/>
        </w:rPr>
        <w:t>VRSTA ZAVAROVANJA:</w:t>
      </w:r>
      <w:r w:rsidRPr="00D92467">
        <w:rPr>
          <w:rFonts w:cs="Arial"/>
          <w:sz w:val="22"/>
          <w:szCs w:val="22"/>
        </w:rPr>
        <w:t xml:space="preserve"> </w:t>
      </w:r>
      <w:r w:rsidRPr="00D92467">
        <w:rPr>
          <w:rFonts w:cs="Arial"/>
          <w:b/>
          <w:sz w:val="22"/>
          <w:szCs w:val="22"/>
        </w:rPr>
        <w:t>BANČNA GARANCIJA NA PRVI POZIV</w:t>
      </w:r>
    </w:p>
    <w:p w14:paraId="18CB621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ŠTEVILKA: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številka zavarovanja)</w:t>
      </w:r>
    </w:p>
    <w:p w14:paraId="4D7E91D3"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GARANT:</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zavarovalnice/banke v kraju izdaje)</w:t>
      </w:r>
    </w:p>
    <w:p w14:paraId="0BAD2F76"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NAROČNIK: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naročnika zavarovanja)</w:t>
      </w:r>
    </w:p>
    <w:p w14:paraId="0E027340"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 w:val="22"/>
          <w:szCs w:val="22"/>
        </w:rPr>
      </w:pPr>
      <w:r w:rsidRPr="00D92467">
        <w:rPr>
          <w:rFonts w:cs="Arial"/>
          <w:b/>
          <w:sz w:val="22"/>
          <w:szCs w:val="22"/>
        </w:rPr>
        <w:t>UPRAVIČENEC:</w:t>
      </w:r>
      <w:r w:rsidRPr="00D92467">
        <w:rPr>
          <w:rFonts w:cs="Arial"/>
          <w:sz w:val="22"/>
          <w:szCs w:val="22"/>
        </w:rPr>
        <w:t xml:space="preserve"> </w:t>
      </w:r>
      <w:r>
        <w:rPr>
          <w:rFonts w:cs="Arial"/>
          <w:i/>
          <w:sz w:val="22"/>
          <w:szCs w:val="22"/>
        </w:rPr>
        <w:t>Geološki zavod Slovenije, Dimičeva ulica 14</w:t>
      </w:r>
      <w:r w:rsidRPr="00D92467">
        <w:rPr>
          <w:rFonts w:cs="Arial"/>
          <w:i/>
          <w:sz w:val="22"/>
          <w:szCs w:val="22"/>
        </w:rPr>
        <w:t>, 1000 Ljubljana</w:t>
      </w:r>
    </w:p>
    <w:p w14:paraId="0F0C0644"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b/>
          <w:sz w:val="22"/>
          <w:szCs w:val="22"/>
        </w:rPr>
        <w:t xml:space="preserve">OSNOVNI POSEL: </w:t>
      </w:r>
      <w:r w:rsidRPr="00D92467">
        <w:rPr>
          <w:rFonts w:cs="Arial"/>
          <w:sz w:val="22"/>
          <w:szCs w:val="22"/>
        </w:rPr>
        <w:t xml:space="preserve">obveznost naročnika zavarovanja iz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številko in datum pogodbe)</w:t>
      </w:r>
    </w:p>
    <w:p w14:paraId="5B591207"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ZNESEK: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najvišji znesek s številko in besedo ter valuta - EUR)</w:t>
      </w:r>
    </w:p>
    <w:p w14:paraId="031580A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6AF4F535"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Garancija mora veljati vsaj </w:t>
      </w:r>
      <w:r>
        <w:rPr>
          <w:rFonts w:cs="Arial"/>
          <w:sz w:val="22"/>
          <w:szCs w:val="22"/>
        </w:rPr>
        <w:t>30 (trideset) dni</w:t>
      </w:r>
      <w:r w:rsidRPr="00D92467">
        <w:rPr>
          <w:rFonts w:cs="Arial"/>
          <w:sz w:val="22"/>
          <w:szCs w:val="22"/>
        </w:rPr>
        <w:t xml:space="preserve"> od dneva podpisa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naročnik garancije je dolžan upravičencu brez poziva, najmanj </w:t>
      </w:r>
      <w:r w:rsidRPr="005B21DE">
        <w:rPr>
          <w:rFonts w:cs="Arial"/>
          <w:sz w:val="22"/>
          <w:szCs w:val="22"/>
        </w:rPr>
        <w:t>30 dni pred iztekom veljavnosti te</w:t>
      </w:r>
      <w:r w:rsidRPr="00D92467">
        <w:rPr>
          <w:rFonts w:cs="Arial"/>
          <w:sz w:val="22"/>
          <w:szCs w:val="22"/>
        </w:rPr>
        <w:t xml:space="preserve"> bančne garancije posredovati novo, identično bančno garancijo na prvi poziv, sicer upravičenec pred iztekom veljavnosti te bančne garancije le-to unovči. Novo, identično bančno garancijo na prvi poziv, je pred iztekom stare, naročnik dolžan predložiti upravičencu vse do izpolnitve vseh njegovih obveznosti iz pogodbe</w:t>
      </w:r>
      <w:r>
        <w:rPr>
          <w:rFonts w:cs="Arial"/>
          <w:sz w:val="22"/>
          <w:szCs w:val="22"/>
        </w:rPr>
        <w:t>.</w:t>
      </w:r>
    </w:p>
    <w:p w14:paraId="526FE61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OBLIKA PREDLOŽITVE:</w:t>
      </w:r>
      <w:r w:rsidRPr="00D92467">
        <w:rPr>
          <w:rFonts w:cs="Arial"/>
          <w:sz w:val="22"/>
          <w:szCs w:val="22"/>
        </w:rPr>
        <w:t xml:space="preserve"> v papirni obliki s priporočeno pošto ali katerokoli obliko hitre pošte ali v elektronski obliki po SWIFT sistemu na naslov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(navede se SWIFT naslova garanta)</w:t>
      </w:r>
    </w:p>
    <w:p w14:paraId="29DB1098"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KRAJ PREDLOŽITVE: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(garant vpiše naslov podružnice, kjer se opravi predložitev papirnih listin, ali elektronski naslov za predložitev v elektronski obliki, kot na primer garantov SWIFT naslov)</w:t>
      </w:r>
      <w:r w:rsidRPr="00D92467">
        <w:rPr>
          <w:rFonts w:cs="Arial"/>
          <w:sz w:val="22"/>
          <w:szCs w:val="22"/>
        </w:rPr>
        <w:t xml:space="preserve"> </w:t>
      </w:r>
    </w:p>
    <w:p w14:paraId="541863F2"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Ne glede na navedeno, se predložitev papirnih listin lahko opravi v katerikoli podružnici garanta na območju Republike Slovenije. </w:t>
      </w:r>
    </w:p>
    <w:p w14:paraId="46BF14C1"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DATUM VELJAVNOSTI: </w:t>
      </w:r>
      <w:r w:rsidRPr="00D92467">
        <w:rPr>
          <w:rFonts w:cs="Arial"/>
          <w:sz w:val="22"/>
          <w:szCs w:val="22"/>
        </w:rPr>
        <w:fldChar w:fldCharType="begin">
          <w:ffData>
            <w:name w:val="Besedilo2"/>
            <w:enabled/>
            <w:calcOnExit w:val="0"/>
            <w:textInput>
              <w:default w:val="DD. MM. LLLL"/>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DD. MM. LLLL</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zapadlosti zavarovanja)</w:t>
      </w:r>
    </w:p>
    <w:p w14:paraId="2B8C01C9" w14:textId="77777777" w:rsidR="00206862" w:rsidRPr="00D92467"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STRANKA, KI JE DOLŽNA PLAČATI STROŠKE: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naročnika zavarovanja, tj. v postopku javnega razpisa izbranega prejemnika)</w:t>
      </w:r>
    </w:p>
    <w:p w14:paraId="352D5569" w14:textId="77777777" w:rsidR="00206862" w:rsidRPr="00D92467" w:rsidRDefault="00206862" w:rsidP="00206862">
      <w:pPr>
        <w:spacing w:before="120"/>
        <w:jc w:val="both"/>
        <w:rPr>
          <w:rFonts w:cs="Arial"/>
          <w:sz w:val="22"/>
          <w:szCs w:val="22"/>
        </w:rPr>
      </w:pPr>
      <w:r w:rsidRPr="00D92467">
        <w:rPr>
          <w:rFonts w:cs="Arial"/>
          <w:sz w:val="22"/>
          <w:szCs w:val="22"/>
        </w:rPr>
        <w:t xml:space="preserve">Kot garant se s tem zavarovanjem nepreklicno zavezujemo, da bomo upravičencu – </w:t>
      </w:r>
      <w:r>
        <w:rPr>
          <w:rFonts w:cs="Arial"/>
          <w:i/>
          <w:sz w:val="22"/>
          <w:szCs w:val="22"/>
        </w:rPr>
        <w:t>Geološki zavod Slovenije, Dimičeva ulica 14</w:t>
      </w:r>
      <w:r w:rsidRPr="00D92467">
        <w:rPr>
          <w:rFonts w:cs="Arial"/>
          <w:sz w:val="22"/>
          <w:szCs w:val="22"/>
        </w:rPr>
        <w:t xml:space="preserve">, </w:t>
      </w:r>
      <w:r w:rsidRPr="003A2F16">
        <w:rPr>
          <w:rFonts w:cs="Arial"/>
          <w:i/>
          <w:iCs/>
          <w:sz w:val="22"/>
          <w:szCs w:val="22"/>
        </w:rPr>
        <w:t>1000  Ljubljana</w:t>
      </w:r>
      <w:r w:rsidRPr="00D92467">
        <w:rPr>
          <w:rFonts w:cs="Arial"/>
          <w:sz w:val="22"/>
          <w:szCs w:val="22"/>
        </w:rPr>
        <w:t>,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27326B5F" w14:textId="77777777" w:rsidR="00206862" w:rsidRPr="00D92467" w:rsidRDefault="00206862" w:rsidP="00206862">
      <w:pPr>
        <w:spacing w:before="120"/>
        <w:jc w:val="both"/>
        <w:rPr>
          <w:rFonts w:cs="Arial"/>
          <w:sz w:val="22"/>
          <w:szCs w:val="22"/>
        </w:rPr>
      </w:pPr>
      <w:r w:rsidRPr="00D92467">
        <w:rPr>
          <w:rFonts w:cs="Arial"/>
          <w:sz w:val="22"/>
          <w:szCs w:val="22"/>
        </w:rPr>
        <w:lastRenderedPageBreak/>
        <w:t>Katerokoli zahtevo za plačilo po tem zavarovanju mora garant prejeti pred iztekom datuma veljavnosti zavarovanja v zgoraj navedenem kraju predložitve.</w:t>
      </w:r>
    </w:p>
    <w:p w14:paraId="544DE743" w14:textId="77777777" w:rsidR="00206862" w:rsidRPr="00D92467" w:rsidRDefault="00206862" w:rsidP="00206862">
      <w:pPr>
        <w:spacing w:before="120"/>
        <w:jc w:val="both"/>
        <w:rPr>
          <w:rFonts w:cs="Arial"/>
          <w:sz w:val="22"/>
          <w:szCs w:val="22"/>
        </w:rPr>
      </w:pPr>
      <w:r w:rsidRPr="00D92467">
        <w:rPr>
          <w:rFonts w:cs="Arial"/>
          <w:sz w:val="22"/>
          <w:szCs w:val="22"/>
        </w:rPr>
        <w:t>Morebitne spore v zvezi s tem zavarovanjem rešuje stvarno pristojno sodišče v Ljubljani po slovenskem pravu.</w:t>
      </w:r>
    </w:p>
    <w:p w14:paraId="4BADE7AE" w14:textId="77777777" w:rsidR="00206862" w:rsidRPr="00D92467" w:rsidRDefault="00206862" w:rsidP="00206862">
      <w:pPr>
        <w:spacing w:before="120"/>
        <w:jc w:val="both"/>
        <w:rPr>
          <w:rFonts w:cs="Arial"/>
          <w:sz w:val="22"/>
          <w:szCs w:val="22"/>
        </w:rPr>
      </w:pPr>
      <w:r w:rsidRPr="00D92467">
        <w:rPr>
          <w:rFonts w:cs="Arial"/>
          <w:sz w:val="22"/>
          <w:szCs w:val="22"/>
        </w:rPr>
        <w:t>Za to zavarovanje veljajo Enotna pravila za garancije na poziv (EPGP) revizija iz leta 2010, izdana pri MTZ pod št. 758.</w:t>
      </w:r>
    </w:p>
    <w:p w14:paraId="699DDF17" w14:textId="77777777" w:rsidR="00206862" w:rsidRPr="00D92467" w:rsidRDefault="00206862" w:rsidP="00206862">
      <w:pPr>
        <w:tabs>
          <w:tab w:val="center" w:pos="6804"/>
        </w:tabs>
        <w:spacing w:before="360"/>
        <w:rPr>
          <w:rFonts w:cs="Arial"/>
          <w:sz w:val="22"/>
          <w:szCs w:val="22"/>
        </w:rPr>
      </w:pPr>
      <w:r w:rsidRPr="00D92467">
        <w:rPr>
          <w:rFonts w:cs="Arial"/>
          <w:sz w:val="22"/>
          <w:szCs w:val="22"/>
        </w:rPr>
        <w:tab/>
        <w:t>garant</w:t>
      </w:r>
    </w:p>
    <w:p w14:paraId="6884703C" w14:textId="77777777" w:rsidR="00206862" w:rsidRPr="00D92467" w:rsidRDefault="00206862" w:rsidP="00206862">
      <w:pPr>
        <w:tabs>
          <w:tab w:val="center" w:pos="6804"/>
        </w:tabs>
        <w:rPr>
          <w:rFonts w:cs="Arial"/>
          <w:sz w:val="22"/>
          <w:szCs w:val="22"/>
        </w:rPr>
      </w:pPr>
      <w:r w:rsidRPr="00D92467">
        <w:rPr>
          <w:rFonts w:cs="Arial"/>
          <w:sz w:val="22"/>
          <w:szCs w:val="22"/>
        </w:rPr>
        <w:tab/>
        <w:t>(žig in podpis)</w:t>
      </w:r>
    </w:p>
    <w:p w14:paraId="55E83836" w14:textId="258D5FE2" w:rsidR="00206862" w:rsidRDefault="00206862">
      <w:pPr>
        <w:rPr>
          <w:rFonts w:cs="Arial"/>
          <w:szCs w:val="20"/>
        </w:rPr>
      </w:pPr>
      <w:r>
        <w:rPr>
          <w:rFonts w:cs="Arial"/>
          <w:szCs w:val="20"/>
        </w:rPr>
        <w:br w:type="page"/>
      </w:r>
    </w:p>
    <w:p w14:paraId="111CB989" w14:textId="77777777" w:rsidR="00FE1EBA" w:rsidRDefault="00FE1EBA" w:rsidP="00FE1EBA">
      <w:pPr>
        <w:jc w:val="center"/>
        <w:rPr>
          <w:b/>
          <w:bCs/>
          <w:color w:val="632423"/>
          <w:sz w:val="28"/>
        </w:rPr>
      </w:pPr>
      <w:r>
        <w:rPr>
          <w:rFonts w:cs="Arial"/>
          <w:b/>
          <w:bCs/>
          <w:color w:val="632423"/>
          <w:sz w:val="28"/>
          <w:szCs w:val="28"/>
        </w:rPr>
        <w:lastRenderedPageBreak/>
        <w:t>VZOREC BANČNE GARANCIJE</w:t>
      </w:r>
      <w:r w:rsidRPr="00060CC5">
        <w:rPr>
          <w:b/>
          <w:bCs/>
          <w:color w:val="632423"/>
          <w:sz w:val="28"/>
        </w:rPr>
        <w:t xml:space="preserve"> </w:t>
      </w:r>
    </w:p>
    <w:p w14:paraId="160682D5" w14:textId="4C21D297" w:rsidR="00FE1EBA" w:rsidRDefault="00FE1EBA" w:rsidP="00FE1EBA">
      <w:pPr>
        <w:jc w:val="center"/>
        <w:rPr>
          <w:b/>
          <w:bCs/>
          <w:color w:val="632423"/>
          <w:sz w:val="28"/>
        </w:rPr>
      </w:pPr>
      <w:r w:rsidRPr="00060CC5">
        <w:rPr>
          <w:b/>
          <w:bCs/>
          <w:color w:val="632423"/>
          <w:sz w:val="28"/>
        </w:rPr>
        <w:t xml:space="preserve">za </w:t>
      </w:r>
      <w:r>
        <w:rPr>
          <w:b/>
          <w:bCs/>
          <w:color w:val="632423"/>
          <w:sz w:val="28"/>
        </w:rPr>
        <w:t>odprav</w:t>
      </w:r>
      <w:r w:rsidR="00206862">
        <w:rPr>
          <w:b/>
          <w:bCs/>
          <w:color w:val="632423"/>
          <w:sz w:val="28"/>
        </w:rPr>
        <w:t>o</w:t>
      </w:r>
      <w:r>
        <w:rPr>
          <w:b/>
          <w:bCs/>
          <w:color w:val="632423"/>
          <w:sz w:val="28"/>
        </w:rPr>
        <w:t xml:space="preserve"> napak v garancijskem roku</w:t>
      </w:r>
    </w:p>
    <w:p w14:paraId="12D5D27D" w14:textId="77777777" w:rsidR="00FE1EBA" w:rsidRDefault="00FE1EBA" w:rsidP="00FE1EBA">
      <w:pPr>
        <w:tabs>
          <w:tab w:val="left" w:pos="1980"/>
        </w:tabs>
        <w:ind w:right="382"/>
        <w:rPr>
          <w:b/>
          <w:i/>
          <w:iCs/>
          <w:sz w:val="22"/>
          <w:szCs w:val="22"/>
          <w:u w:val="single"/>
        </w:rPr>
      </w:pPr>
    </w:p>
    <w:p w14:paraId="2FF8C639" w14:textId="3358175B" w:rsidR="00FE1EBA" w:rsidRDefault="00FE1EBA" w:rsidP="00FE1EBA">
      <w:pPr>
        <w:tabs>
          <w:tab w:val="left" w:pos="1980"/>
        </w:tabs>
        <w:ind w:right="382"/>
        <w:jc w:val="center"/>
        <w:rPr>
          <w:b/>
          <w:i/>
          <w:iCs/>
          <w:sz w:val="22"/>
          <w:szCs w:val="22"/>
          <w:u w:val="single"/>
        </w:rPr>
      </w:pPr>
      <w:r w:rsidRPr="00D814B9">
        <w:rPr>
          <w:b/>
          <w:i/>
          <w:iCs/>
          <w:sz w:val="22"/>
          <w:szCs w:val="22"/>
          <w:u w:val="single"/>
        </w:rPr>
        <w:t>(</w:t>
      </w:r>
      <w:r>
        <w:rPr>
          <w:b/>
          <w:i/>
          <w:iCs/>
          <w:sz w:val="22"/>
          <w:szCs w:val="22"/>
          <w:u w:val="single"/>
        </w:rPr>
        <w:t>predloži</w:t>
      </w:r>
      <w:r w:rsidRPr="00D814B9">
        <w:rPr>
          <w:b/>
          <w:i/>
          <w:iCs/>
          <w:sz w:val="22"/>
          <w:szCs w:val="22"/>
          <w:u w:val="single"/>
        </w:rPr>
        <w:t xml:space="preserve"> izbrani ponudnik</w:t>
      </w:r>
      <w:r>
        <w:rPr>
          <w:b/>
          <w:i/>
          <w:iCs/>
          <w:sz w:val="22"/>
          <w:szCs w:val="22"/>
          <w:u w:val="single"/>
        </w:rPr>
        <w:t xml:space="preserve"> </w:t>
      </w:r>
      <w:r w:rsidR="0055409C">
        <w:rPr>
          <w:b/>
          <w:i/>
          <w:iCs/>
          <w:sz w:val="22"/>
          <w:szCs w:val="22"/>
          <w:u w:val="single"/>
        </w:rPr>
        <w:t xml:space="preserve">za namene dobave opreme </w:t>
      </w:r>
      <w:r>
        <w:rPr>
          <w:b/>
          <w:i/>
          <w:iCs/>
          <w:sz w:val="22"/>
          <w:szCs w:val="22"/>
          <w:u w:val="single"/>
        </w:rPr>
        <w:t xml:space="preserve">najkasneje </w:t>
      </w:r>
      <w:r w:rsidR="00A50720">
        <w:rPr>
          <w:b/>
          <w:i/>
          <w:iCs/>
          <w:sz w:val="22"/>
          <w:szCs w:val="22"/>
          <w:u w:val="single"/>
        </w:rPr>
        <w:t xml:space="preserve">v roku 10 (desetih) dni </w:t>
      </w:r>
      <w:r>
        <w:rPr>
          <w:b/>
          <w:i/>
          <w:iCs/>
          <w:sz w:val="22"/>
          <w:szCs w:val="22"/>
          <w:u w:val="single"/>
        </w:rPr>
        <w:t>o</w:t>
      </w:r>
      <w:r w:rsidR="00A50720">
        <w:rPr>
          <w:b/>
          <w:i/>
          <w:iCs/>
          <w:sz w:val="22"/>
          <w:szCs w:val="22"/>
          <w:u w:val="single"/>
        </w:rPr>
        <w:t>d</w:t>
      </w:r>
      <w:r>
        <w:rPr>
          <w:b/>
          <w:i/>
          <w:iCs/>
          <w:sz w:val="22"/>
          <w:szCs w:val="22"/>
          <w:u w:val="single"/>
        </w:rPr>
        <w:t xml:space="preserve"> končne</w:t>
      </w:r>
      <w:r w:rsidR="00A50720">
        <w:rPr>
          <w:b/>
          <w:i/>
          <w:iCs/>
          <w:sz w:val="22"/>
          <w:szCs w:val="22"/>
          <w:u w:val="single"/>
        </w:rPr>
        <w:t>ga</w:t>
      </w:r>
      <w:r>
        <w:rPr>
          <w:b/>
          <w:i/>
          <w:iCs/>
          <w:sz w:val="22"/>
          <w:szCs w:val="22"/>
          <w:u w:val="single"/>
        </w:rPr>
        <w:t xml:space="preserve"> prevzem</w:t>
      </w:r>
      <w:r w:rsidR="00A50720">
        <w:rPr>
          <w:b/>
          <w:i/>
          <w:iCs/>
          <w:sz w:val="22"/>
          <w:szCs w:val="22"/>
          <w:u w:val="single"/>
        </w:rPr>
        <w:t>a</w:t>
      </w:r>
      <w:r w:rsidR="00AE5AF7">
        <w:rPr>
          <w:b/>
          <w:i/>
          <w:iCs/>
          <w:sz w:val="22"/>
          <w:szCs w:val="22"/>
          <w:u w:val="single"/>
        </w:rPr>
        <w:t xml:space="preserve"> opreme</w:t>
      </w:r>
      <w:r w:rsidRPr="00D814B9">
        <w:rPr>
          <w:b/>
          <w:i/>
          <w:iCs/>
          <w:sz w:val="22"/>
          <w:szCs w:val="22"/>
          <w:u w:val="single"/>
        </w:rPr>
        <w:t>)</w:t>
      </w:r>
    </w:p>
    <w:p w14:paraId="02A07DD4" w14:textId="77777777" w:rsidR="00FE1EBA" w:rsidRDefault="00FE1EBA">
      <w:pPr>
        <w:rPr>
          <w:rFonts w:cs="Arial"/>
          <w:szCs w:val="20"/>
        </w:rPr>
      </w:pPr>
    </w:p>
    <w:p w14:paraId="44B8F1B6" w14:textId="77777777" w:rsidR="00206862" w:rsidRDefault="00206862" w:rsidP="00206862">
      <w:pPr>
        <w:keepNext/>
        <w:rPr>
          <w:i/>
          <w:szCs w:val="20"/>
        </w:rPr>
      </w:pPr>
    </w:p>
    <w:p w14:paraId="4098A261" w14:textId="1895C526" w:rsidR="00206862" w:rsidRPr="00206862" w:rsidRDefault="00206862" w:rsidP="00206862">
      <w:pPr>
        <w:keepNext/>
        <w:rPr>
          <w:i/>
          <w:sz w:val="22"/>
          <w:szCs w:val="22"/>
        </w:rPr>
      </w:pPr>
      <w:r w:rsidRPr="00206862">
        <w:rPr>
          <w:i/>
          <w:sz w:val="22"/>
          <w:szCs w:val="22"/>
        </w:rPr>
        <w:t>Glava s podatki o garantu (zavarovalnici/banki) ali SWIFT ključ</w:t>
      </w:r>
    </w:p>
    <w:p w14:paraId="3A9A3117" w14:textId="77777777" w:rsidR="00206862" w:rsidRPr="00206862" w:rsidRDefault="00206862" w:rsidP="00206862">
      <w:pPr>
        <w:keepNext/>
        <w:rPr>
          <w:sz w:val="22"/>
          <w:szCs w:val="22"/>
        </w:rPr>
      </w:pPr>
    </w:p>
    <w:p w14:paraId="485A0EA1" w14:textId="77777777" w:rsidR="00206862" w:rsidRPr="00206862" w:rsidRDefault="00206862" w:rsidP="00206862">
      <w:pPr>
        <w:keepNext/>
        <w:rPr>
          <w:sz w:val="22"/>
          <w:szCs w:val="22"/>
        </w:rPr>
      </w:pPr>
      <w:r w:rsidRPr="00206862">
        <w:rPr>
          <w:sz w:val="22"/>
          <w:szCs w:val="22"/>
        </w:rPr>
        <w:t xml:space="preserve">Za: </w:t>
      </w:r>
      <w:r w:rsidRPr="00206862">
        <w:rPr>
          <w:rFonts w:cs="Arial"/>
          <w:i/>
          <w:sz w:val="22"/>
          <w:szCs w:val="22"/>
        </w:rPr>
        <w:t>Geološki zavod Slovenije, Dimičeva ulica 14, 1000 Ljubljana</w:t>
      </w:r>
    </w:p>
    <w:p w14:paraId="41F01712" w14:textId="77777777" w:rsidR="00206862" w:rsidRPr="00206862" w:rsidRDefault="00206862" w:rsidP="00206862">
      <w:pPr>
        <w:keepNext/>
        <w:rPr>
          <w:i/>
          <w:sz w:val="22"/>
          <w:szCs w:val="22"/>
        </w:rPr>
      </w:pPr>
      <w:r w:rsidRPr="00206862">
        <w:rPr>
          <w:sz w:val="22"/>
          <w:szCs w:val="22"/>
        </w:rPr>
        <w:t xml:space="preserve">Datum: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datum izdaje)</w:t>
      </w:r>
    </w:p>
    <w:p w14:paraId="32B1EC8D" w14:textId="77777777" w:rsidR="00206862" w:rsidRPr="00206862" w:rsidRDefault="00206862" w:rsidP="00206862">
      <w:pPr>
        <w:keepNext/>
        <w:rPr>
          <w:sz w:val="22"/>
          <w:szCs w:val="22"/>
        </w:rPr>
      </w:pPr>
    </w:p>
    <w:p w14:paraId="6ECC9CF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206862">
        <w:rPr>
          <w:b/>
          <w:sz w:val="22"/>
          <w:szCs w:val="22"/>
        </w:rPr>
        <w:t>VRSTA ZAVAROVANJA:</w:t>
      </w:r>
      <w:r w:rsidRPr="00206862">
        <w:rPr>
          <w:sz w:val="22"/>
          <w:szCs w:val="22"/>
        </w:rPr>
        <w:t xml:space="preserve"> </w:t>
      </w:r>
      <w:r w:rsidRPr="00206862">
        <w:rPr>
          <w:rFonts w:cs="Arial"/>
          <w:b/>
          <w:sz w:val="22"/>
          <w:szCs w:val="22"/>
        </w:rPr>
        <w:t>BANČNA GARANCIJA NA PRVI POZIV</w:t>
      </w:r>
    </w:p>
    <w:p w14:paraId="3AAF5F7E" w14:textId="77777777" w:rsidR="00206862" w:rsidRPr="00206862" w:rsidRDefault="00206862" w:rsidP="00206862">
      <w:pPr>
        <w:keepNext/>
        <w:rPr>
          <w:sz w:val="22"/>
          <w:szCs w:val="22"/>
        </w:rPr>
      </w:pPr>
    </w:p>
    <w:p w14:paraId="74EF26A2" w14:textId="77777777" w:rsidR="00206862" w:rsidRPr="00206862" w:rsidRDefault="00206862" w:rsidP="00206862">
      <w:pPr>
        <w:keepNext/>
        <w:rPr>
          <w:sz w:val="22"/>
          <w:szCs w:val="22"/>
        </w:rPr>
      </w:pPr>
      <w:r w:rsidRPr="00206862">
        <w:rPr>
          <w:b/>
          <w:sz w:val="22"/>
          <w:szCs w:val="22"/>
        </w:rPr>
        <w:t xml:space="preserve">ŠTEVILKA: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številka zavarovanja)</w:t>
      </w:r>
    </w:p>
    <w:p w14:paraId="15AA0818" w14:textId="77777777" w:rsidR="00206862" w:rsidRPr="00206862" w:rsidRDefault="00206862" w:rsidP="00206862">
      <w:pPr>
        <w:keepNext/>
        <w:rPr>
          <w:sz w:val="22"/>
          <w:szCs w:val="22"/>
        </w:rPr>
      </w:pPr>
    </w:p>
    <w:p w14:paraId="37054248" w14:textId="77777777" w:rsidR="00206862" w:rsidRPr="00206862" w:rsidRDefault="00206862" w:rsidP="00206862">
      <w:pPr>
        <w:keepNext/>
        <w:rPr>
          <w:sz w:val="22"/>
          <w:szCs w:val="22"/>
        </w:rPr>
      </w:pPr>
      <w:r w:rsidRPr="00206862">
        <w:rPr>
          <w:b/>
          <w:sz w:val="22"/>
          <w:szCs w:val="22"/>
        </w:rPr>
        <w:t>GARANT:</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zavarovalnice/banke v kraju izdaje)</w:t>
      </w:r>
    </w:p>
    <w:p w14:paraId="5FCC9B85" w14:textId="77777777" w:rsidR="00206862" w:rsidRPr="00206862" w:rsidRDefault="00206862" w:rsidP="00206862">
      <w:pPr>
        <w:keepNext/>
        <w:rPr>
          <w:sz w:val="22"/>
          <w:szCs w:val="22"/>
        </w:rPr>
      </w:pPr>
    </w:p>
    <w:p w14:paraId="47773594" w14:textId="77777777" w:rsidR="00206862" w:rsidRPr="00206862" w:rsidRDefault="00206862" w:rsidP="00206862">
      <w:pPr>
        <w:keepNext/>
        <w:rPr>
          <w:sz w:val="22"/>
          <w:szCs w:val="22"/>
        </w:rPr>
      </w:pPr>
      <w:r w:rsidRPr="00206862">
        <w:rPr>
          <w:b/>
          <w:sz w:val="22"/>
          <w:szCs w:val="22"/>
        </w:rPr>
        <w:t xml:space="preserve">NAROČNIK: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in naslov naročnika zavarovanja, tj. v postopku javnega naročanja izbranega ponudnika)</w:t>
      </w:r>
    </w:p>
    <w:p w14:paraId="434F36B2" w14:textId="77777777" w:rsidR="00206862" w:rsidRPr="00206862" w:rsidRDefault="00206862" w:rsidP="00206862">
      <w:pPr>
        <w:keepNext/>
        <w:rPr>
          <w:sz w:val="22"/>
          <w:szCs w:val="22"/>
        </w:rPr>
      </w:pPr>
    </w:p>
    <w:p w14:paraId="50F232E3" w14:textId="77777777" w:rsidR="00206862" w:rsidRPr="00206862" w:rsidRDefault="00206862" w:rsidP="00206862">
      <w:pPr>
        <w:keepNext/>
        <w:rPr>
          <w:sz w:val="22"/>
          <w:szCs w:val="22"/>
        </w:rPr>
      </w:pPr>
      <w:r w:rsidRPr="00206862">
        <w:rPr>
          <w:b/>
          <w:sz w:val="22"/>
          <w:szCs w:val="22"/>
        </w:rPr>
        <w:t>UPRAVIČENEC:</w:t>
      </w:r>
      <w:r w:rsidRPr="00206862">
        <w:rPr>
          <w:sz w:val="22"/>
          <w:szCs w:val="22"/>
        </w:rPr>
        <w:t xml:space="preserve"> </w:t>
      </w:r>
      <w:r w:rsidRPr="00206862">
        <w:rPr>
          <w:rFonts w:cs="Arial"/>
          <w:i/>
          <w:sz w:val="22"/>
          <w:szCs w:val="22"/>
        </w:rPr>
        <w:t>Geološki zavod Slovenije, Dimičeva ulica 14, 1000 Ljubljana</w:t>
      </w:r>
    </w:p>
    <w:p w14:paraId="769721B4" w14:textId="77777777" w:rsidR="00206862" w:rsidRPr="00206862" w:rsidRDefault="00206862" w:rsidP="00206862">
      <w:pPr>
        <w:keepNext/>
        <w:rPr>
          <w:sz w:val="22"/>
          <w:szCs w:val="22"/>
        </w:rPr>
      </w:pPr>
    </w:p>
    <w:p w14:paraId="1EF4DE2B" w14:textId="77777777" w:rsidR="00206862" w:rsidRPr="00206862" w:rsidRDefault="00206862" w:rsidP="00206862">
      <w:pPr>
        <w:keepNext/>
        <w:rPr>
          <w:i/>
          <w:sz w:val="22"/>
          <w:szCs w:val="22"/>
        </w:rPr>
      </w:pPr>
      <w:r w:rsidRPr="00206862">
        <w:rPr>
          <w:b/>
          <w:sz w:val="22"/>
          <w:szCs w:val="22"/>
        </w:rPr>
        <w:t xml:space="preserve">OSNOVNI POSEL: </w:t>
      </w:r>
      <w:r w:rsidRPr="00206862">
        <w:rPr>
          <w:sz w:val="22"/>
          <w:szCs w:val="22"/>
        </w:rPr>
        <w:t>obveznost naročnika zavarovanja za odpravo napak v garancijskem roku, ki izhaja iz</w:t>
      </w:r>
      <w:r w:rsidRPr="00206862">
        <w:rPr>
          <w:b/>
          <w:sz w:val="22"/>
          <w:szCs w:val="22"/>
        </w:rPr>
        <w:t xml:space="preserve"> </w:t>
      </w:r>
      <w:r w:rsidRPr="00206862">
        <w:rPr>
          <w:sz w:val="22"/>
          <w:szCs w:val="22"/>
        </w:rPr>
        <w:t xml:space="preserve">pogodbe št.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z dne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številko in datum pogodbe o izvedbi javnega naročila, sklenjene na podlagi postopka z oznako XXXXXX) </w:t>
      </w:r>
      <w:r w:rsidRPr="00206862">
        <w:rPr>
          <w:sz w:val="22"/>
          <w:szCs w:val="22"/>
        </w:rPr>
        <w:t>za</w:t>
      </w:r>
      <w:r w:rsidRPr="00206862">
        <w:rPr>
          <w:i/>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(vpiše se predmet javnega naročila)</w:t>
      </w:r>
    </w:p>
    <w:p w14:paraId="32FBE120" w14:textId="77777777" w:rsidR="00206862" w:rsidRPr="00206862" w:rsidRDefault="00206862" w:rsidP="00206862">
      <w:pPr>
        <w:keepNext/>
        <w:rPr>
          <w:sz w:val="22"/>
          <w:szCs w:val="22"/>
        </w:rPr>
      </w:pPr>
    </w:p>
    <w:p w14:paraId="03F869BC" w14:textId="77777777" w:rsidR="00206862" w:rsidRPr="00206862" w:rsidRDefault="00206862" w:rsidP="00206862">
      <w:pPr>
        <w:keepNext/>
        <w:rPr>
          <w:sz w:val="22"/>
          <w:szCs w:val="22"/>
        </w:rPr>
      </w:pPr>
      <w:r w:rsidRPr="00206862">
        <w:rPr>
          <w:b/>
          <w:sz w:val="22"/>
          <w:szCs w:val="22"/>
        </w:rPr>
        <w:t xml:space="preserve">ZNESEK  IN VALUTA: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najvišji znesek s številko in besedo ter valuta)</w:t>
      </w:r>
    </w:p>
    <w:p w14:paraId="6BFD145B" w14:textId="77777777" w:rsidR="00206862" w:rsidRPr="00206862" w:rsidRDefault="00206862" w:rsidP="00206862">
      <w:pPr>
        <w:keepNext/>
        <w:rPr>
          <w:sz w:val="22"/>
          <w:szCs w:val="22"/>
        </w:rPr>
      </w:pPr>
    </w:p>
    <w:p w14:paraId="6702D6B3" w14:textId="77777777" w:rsidR="00206862" w:rsidRPr="00206862" w:rsidRDefault="00206862" w:rsidP="00206862">
      <w:pPr>
        <w:keepNext/>
        <w:rPr>
          <w:sz w:val="22"/>
          <w:szCs w:val="22"/>
        </w:rPr>
      </w:pPr>
      <w:r w:rsidRPr="00206862">
        <w:rPr>
          <w:b/>
          <w:sz w:val="22"/>
          <w:szCs w:val="22"/>
        </w:rPr>
        <w:t xml:space="preserve">LISTINE, KI JIH JE POLEG IZJAVE TREBA PRILOŽITI ZAHTEVI ZA PLAČILO IN SE IZRECNO ZAHTEVAJO V SPODNJEM BESEDILU: </w:t>
      </w:r>
      <w:r w:rsidRPr="00206862">
        <w:rPr>
          <w:rFonts w:cs="Arial"/>
          <w:sz w:val="22"/>
          <w:szCs w:val="22"/>
        </w:rPr>
        <w:t>nobena, garancija na prvi poziv upravičenca.</w:t>
      </w:r>
    </w:p>
    <w:p w14:paraId="72F383BD" w14:textId="77777777" w:rsidR="00206862" w:rsidRPr="00206862" w:rsidRDefault="00206862" w:rsidP="00206862">
      <w:pPr>
        <w:keepNext/>
        <w:rPr>
          <w:sz w:val="22"/>
          <w:szCs w:val="22"/>
        </w:rPr>
      </w:pPr>
    </w:p>
    <w:p w14:paraId="0311ED63" w14:textId="77777777" w:rsidR="00206862" w:rsidRPr="00206862" w:rsidRDefault="00206862" w:rsidP="00206862">
      <w:pPr>
        <w:keepNext/>
        <w:rPr>
          <w:sz w:val="22"/>
          <w:szCs w:val="22"/>
        </w:rPr>
      </w:pPr>
      <w:r w:rsidRPr="00206862">
        <w:rPr>
          <w:b/>
          <w:sz w:val="22"/>
          <w:szCs w:val="22"/>
        </w:rPr>
        <w:t>JEZIK V ZAHTEVANIH LISTINAH:</w:t>
      </w:r>
      <w:r w:rsidRPr="00206862">
        <w:rPr>
          <w:sz w:val="22"/>
          <w:szCs w:val="22"/>
        </w:rPr>
        <w:t xml:space="preserve"> slovenski</w:t>
      </w:r>
    </w:p>
    <w:p w14:paraId="61CCAF07" w14:textId="77777777" w:rsidR="00206862" w:rsidRPr="00206862" w:rsidRDefault="00206862" w:rsidP="00206862">
      <w:pPr>
        <w:keepNext/>
        <w:rPr>
          <w:sz w:val="22"/>
          <w:szCs w:val="22"/>
        </w:rPr>
      </w:pPr>
    </w:p>
    <w:p w14:paraId="04638501" w14:textId="77777777" w:rsidR="00206862" w:rsidRPr="00206862" w:rsidRDefault="00206862" w:rsidP="00206862">
      <w:pPr>
        <w:keepNext/>
        <w:rPr>
          <w:sz w:val="22"/>
          <w:szCs w:val="22"/>
        </w:rPr>
      </w:pPr>
      <w:r w:rsidRPr="00206862">
        <w:rPr>
          <w:b/>
          <w:sz w:val="22"/>
          <w:szCs w:val="22"/>
        </w:rPr>
        <w:t>OBLIKA PREDLOŽITVE:</w:t>
      </w:r>
      <w:r w:rsidRPr="00206862">
        <w:rPr>
          <w:sz w:val="22"/>
          <w:szCs w:val="22"/>
        </w:rPr>
        <w:t xml:space="preserve"> v papirni obliki s priporočeno pošto ali katerokoli obliko hitre pošte ali v elektronski obliki po SWIFT sistemu na naslov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(navede se SWIFT naslova garanta)</w:t>
      </w:r>
    </w:p>
    <w:p w14:paraId="78F2193A" w14:textId="77777777" w:rsidR="00206862" w:rsidRPr="00206862" w:rsidRDefault="00206862" w:rsidP="00206862">
      <w:pPr>
        <w:keepNext/>
        <w:rPr>
          <w:sz w:val="22"/>
          <w:szCs w:val="22"/>
        </w:rPr>
      </w:pPr>
    </w:p>
    <w:p w14:paraId="7ABECA2A" w14:textId="77777777" w:rsidR="00206862" w:rsidRPr="00206862" w:rsidRDefault="00206862" w:rsidP="00206862">
      <w:pPr>
        <w:keepNext/>
        <w:rPr>
          <w:i/>
          <w:sz w:val="22"/>
          <w:szCs w:val="22"/>
        </w:rPr>
      </w:pPr>
      <w:r w:rsidRPr="00206862">
        <w:rPr>
          <w:b/>
          <w:sz w:val="22"/>
          <w:szCs w:val="22"/>
        </w:rPr>
        <w:t>KRAJ PREDLOŽITVE: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i/>
          <w:sz w:val="22"/>
          <w:szCs w:val="22"/>
        </w:rPr>
        <w:t xml:space="preserve"> (garant vpiše naslov podružnice, kjer se opravi predložitev papirnih listin, ali elektronski naslov za predložitev v elektronski obliki, kot na primer garantov SWIFT naslov)</w:t>
      </w:r>
      <w:r w:rsidRPr="00206862">
        <w:rPr>
          <w:sz w:val="22"/>
          <w:szCs w:val="22"/>
        </w:rPr>
        <w:t xml:space="preserve"> Ne glede na navedeno, se predložitev papirnih listin lahko opravi v katerikoli podružnici garanta na območju Republike Slovenije.</w:t>
      </w:r>
    </w:p>
    <w:p w14:paraId="045EB675" w14:textId="77777777" w:rsidR="00206862" w:rsidRPr="00206862" w:rsidRDefault="00206862" w:rsidP="00206862">
      <w:pPr>
        <w:keepNext/>
        <w:rPr>
          <w:sz w:val="22"/>
          <w:szCs w:val="22"/>
        </w:rPr>
      </w:pPr>
    </w:p>
    <w:p w14:paraId="408A4A18" w14:textId="77777777" w:rsidR="00206862" w:rsidRPr="00206862" w:rsidRDefault="00206862" w:rsidP="00206862">
      <w:pPr>
        <w:keepNext/>
        <w:rPr>
          <w:sz w:val="22"/>
          <w:szCs w:val="22"/>
        </w:rPr>
      </w:pPr>
      <w:r w:rsidRPr="00206862">
        <w:rPr>
          <w:b/>
          <w:sz w:val="22"/>
          <w:szCs w:val="22"/>
        </w:rPr>
        <w:t xml:space="preserve">DATUM VELJAVNOSTI: </w:t>
      </w:r>
      <w:r w:rsidRPr="00206862">
        <w:rPr>
          <w:sz w:val="22"/>
          <w:szCs w:val="22"/>
        </w:rPr>
        <w:fldChar w:fldCharType="begin">
          <w:ffData>
            <w:name w:val="Besedilo2"/>
            <w:enabled/>
            <w:calcOnExit w:val="0"/>
            <w:textInput>
              <w:default w:val="DD. MM. LLLL"/>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noProof/>
          <w:sz w:val="22"/>
          <w:szCs w:val="22"/>
        </w:rPr>
        <w:t>DD. MM. LLLL</w:t>
      </w:r>
      <w:r w:rsidRPr="00206862">
        <w:rPr>
          <w:sz w:val="22"/>
          <w:szCs w:val="22"/>
        </w:rPr>
        <w:fldChar w:fldCharType="end"/>
      </w:r>
      <w:r w:rsidRPr="00206862">
        <w:rPr>
          <w:sz w:val="22"/>
          <w:szCs w:val="22"/>
        </w:rPr>
        <w:t xml:space="preserve"> </w:t>
      </w:r>
      <w:r w:rsidRPr="00206862">
        <w:rPr>
          <w:i/>
          <w:sz w:val="22"/>
          <w:szCs w:val="22"/>
        </w:rPr>
        <w:t>(vpiše se datum zapadlosti zavarovanja)</w:t>
      </w:r>
    </w:p>
    <w:p w14:paraId="14495F47" w14:textId="77777777" w:rsidR="00206862" w:rsidRPr="00206862" w:rsidRDefault="00206862" w:rsidP="00206862">
      <w:pPr>
        <w:keepNext/>
        <w:rPr>
          <w:sz w:val="22"/>
          <w:szCs w:val="22"/>
        </w:rPr>
      </w:pPr>
    </w:p>
    <w:p w14:paraId="5DD8D120" w14:textId="77777777" w:rsidR="00206862" w:rsidRPr="00206862" w:rsidRDefault="00206862" w:rsidP="00206862">
      <w:pPr>
        <w:keepNext/>
        <w:rPr>
          <w:sz w:val="22"/>
          <w:szCs w:val="22"/>
        </w:rPr>
      </w:pPr>
      <w:r w:rsidRPr="00206862">
        <w:rPr>
          <w:b/>
          <w:sz w:val="22"/>
          <w:szCs w:val="22"/>
        </w:rPr>
        <w:t>STRANKA, KI JE DOLŽNA PLAČATI STROŠKE:</w:t>
      </w:r>
      <w:r w:rsidRPr="00206862">
        <w:rPr>
          <w:sz w:val="22"/>
          <w:szCs w:val="22"/>
        </w:rPr>
        <w:t xml:space="preserve"> </w:t>
      </w:r>
      <w:r w:rsidRPr="00206862">
        <w:rPr>
          <w:sz w:val="22"/>
          <w:szCs w:val="22"/>
        </w:rPr>
        <w:fldChar w:fldCharType="begin">
          <w:ffData>
            <w:name w:val="Besedilo2"/>
            <w:enabled/>
            <w:calcOnExit w:val="0"/>
            <w:textInput/>
          </w:ffData>
        </w:fldChar>
      </w:r>
      <w:r w:rsidRPr="00206862">
        <w:rPr>
          <w:sz w:val="22"/>
          <w:szCs w:val="22"/>
        </w:rPr>
        <w:instrText xml:space="preserve"> FORMTEXT </w:instrText>
      </w:r>
      <w:r w:rsidRPr="00206862">
        <w:rPr>
          <w:sz w:val="22"/>
          <w:szCs w:val="22"/>
        </w:rPr>
      </w:r>
      <w:r w:rsidRPr="00206862">
        <w:rPr>
          <w:sz w:val="22"/>
          <w:szCs w:val="22"/>
        </w:rPr>
        <w:fldChar w:fldCharType="separate"/>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t> </w:t>
      </w:r>
      <w:r w:rsidRPr="00206862">
        <w:rPr>
          <w:sz w:val="22"/>
          <w:szCs w:val="22"/>
        </w:rPr>
        <w:fldChar w:fldCharType="end"/>
      </w:r>
      <w:r w:rsidRPr="00206862">
        <w:rPr>
          <w:sz w:val="22"/>
          <w:szCs w:val="22"/>
        </w:rPr>
        <w:t xml:space="preserve"> </w:t>
      </w:r>
      <w:r w:rsidRPr="00206862">
        <w:rPr>
          <w:i/>
          <w:sz w:val="22"/>
          <w:szCs w:val="22"/>
        </w:rPr>
        <w:t>(vpiše se ime naročnika zavarovanja, tj. v postopku javnega naročanja izbranega ponudnika)</w:t>
      </w:r>
    </w:p>
    <w:p w14:paraId="61DBAA84" w14:textId="77777777" w:rsidR="00206862" w:rsidRPr="00206862" w:rsidRDefault="00206862" w:rsidP="00206862">
      <w:pPr>
        <w:keepNext/>
        <w:rPr>
          <w:sz w:val="22"/>
          <w:szCs w:val="22"/>
        </w:rPr>
      </w:pPr>
    </w:p>
    <w:p w14:paraId="43296764" w14:textId="77777777" w:rsidR="00206862" w:rsidRPr="00206862" w:rsidRDefault="00206862" w:rsidP="00206862">
      <w:pPr>
        <w:jc w:val="both"/>
        <w:rPr>
          <w:sz w:val="22"/>
          <w:szCs w:val="22"/>
        </w:rPr>
      </w:pPr>
      <w:r w:rsidRPr="00206862">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206862">
        <w:rPr>
          <w:sz w:val="22"/>
          <w:szCs w:val="22"/>
        </w:rPr>
        <w:lastRenderedPageBreak/>
        <w:t>smislu naročnik zavarovanja po prejemu poziva za odpravo napak v pogodbenem roku ni izpolnil svojih obveznosti iz osnovnega posla.</w:t>
      </w:r>
    </w:p>
    <w:p w14:paraId="26702E36" w14:textId="77777777" w:rsidR="00206862" w:rsidRPr="00206862" w:rsidRDefault="00206862" w:rsidP="00206862">
      <w:pPr>
        <w:rPr>
          <w:sz w:val="22"/>
          <w:szCs w:val="22"/>
        </w:rPr>
      </w:pPr>
    </w:p>
    <w:p w14:paraId="38A9A10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Katerokoli zahtevo za plačilo po tem zavarovanju moramo prejeti na datum veljavnosti zavarovanja ali pred njim v zgoraj navedenem kraju predložitve.</w:t>
      </w:r>
    </w:p>
    <w:p w14:paraId="5E92D04C"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14DD624"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Morebitne spore v zvezi s tem zavarovanjem rešuje stvarno pristojno sodišče v Ljubljani po slovenskem pravu.</w:t>
      </w:r>
    </w:p>
    <w:p w14:paraId="621CF772"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C4DBE7D"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206862">
        <w:rPr>
          <w:sz w:val="22"/>
          <w:szCs w:val="22"/>
        </w:rPr>
        <w:t>Za to zavarovanje veljajo Enotna pravila za garancije na poziv (EPGP) revizija iz leta 2010, izdana pri MTZ pod št. 758.</w:t>
      </w:r>
    </w:p>
    <w:p w14:paraId="1D916E5F"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F43E563" w14:textId="77777777" w:rsidR="00206862" w:rsidRPr="00206862" w:rsidRDefault="00206862" w:rsidP="002068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 xml:space="preserve">      garant</w:t>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r>
      <w:r w:rsidRPr="00206862">
        <w:rPr>
          <w:sz w:val="22"/>
          <w:szCs w:val="22"/>
        </w:rPr>
        <w:tab/>
        <w:t>(žig in podpis)</w:t>
      </w:r>
    </w:p>
    <w:bookmarkEnd w:id="27"/>
    <w:p w14:paraId="3053266D" w14:textId="2615457A" w:rsidR="00206862" w:rsidRDefault="00206862">
      <w:pPr>
        <w:rPr>
          <w:rFonts w:cs="Arial"/>
          <w:szCs w:val="20"/>
        </w:rPr>
      </w:pPr>
    </w:p>
    <w:sectPr w:rsidR="00206862" w:rsidSect="00536F0D">
      <w:headerReference w:type="default" r:id="rId14"/>
      <w:footerReference w:type="default" r:id="rId15"/>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F335" w14:textId="77777777" w:rsidR="001D4041" w:rsidRDefault="001D4041" w:rsidP="00FE160E">
      <w:r>
        <w:separator/>
      </w:r>
    </w:p>
  </w:endnote>
  <w:endnote w:type="continuationSeparator" w:id="0">
    <w:p w14:paraId="5056D11A" w14:textId="77777777" w:rsidR="001D4041" w:rsidRDefault="001D4041"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810B" w14:textId="77777777" w:rsidR="00E0138A" w:rsidRPr="00A43BF6" w:rsidRDefault="00E0138A"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E184" w14:textId="77777777" w:rsidR="001D4041" w:rsidRDefault="001D4041" w:rsidP="00FE160E">
      <w:r>
        <w:separator/>
      </w:r>
    </w:p>
  </w:footnote>
  <w:footnote w:type="continuationSeparator" w:id="0">
    <w:p w14:paraId="38A5B43B" w14:textId="77777777" w:rsidR="001D4041" w:rsidRDefault="001D4041" w:rsidP="00FE160E">
      <w:r>
        <w:continuationSeparator/>
      </w:r>
    </w:p>
  </w:footnote>
  <w:footnote w:id="1">
    <w:p w14:paraId="75531152" w14:textId="77777777" w:rsidR="00E0138A" w:rsidRPr="00307969" w:rsidRDefault="00E0138A"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5726" w14:textId="77777777" w:rsidR="00E0138A" w:rsidRPr="00BE57A1" w:rsidRDefault="00E0138A"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E44271"/>
    <w:multiLevelType w:val="hybridMultilevel"/>
    <w:tmpl w:val="3B2436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D97BC6"/>
    <w:multiLevelType w:val="hybridMultilevel"/>
    <w:tmpl w:val="49967250"/>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5" w15:restartNumberingAfterBreak="0">
    <w:nsid w:val="0EDA638C"/>
    <w:multiLevelType w:val="hybridMultilevel"/>
    <w:tmpl w:val="881C3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247F68"/>
    <w:multiLevelType w:val="hybridMultilevel"/>
    <w:tmpl w:val="3C18D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663A9E"/>
    <w:multiLevelType w:val="hybridMultilevel"/>
    <w:tmpl w:val="E6781D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6F6787"/>
    <w:multiLevelType w:val="hybridMultilevel"/>
    <w:tmpl w:val="01CAF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2F02518"/>
    <w:multiLevelType w:val="hybridMultilevel"/>
    <w:tmpl w:val="608C2E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165712"/>
    <w:multiLevelType w:val="hybridMultilevel"/>
    <w:tmpl w:val="2E4EC1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8FD622E"/>
    <w:multiLevelType w:val="hybridMultilevel"/>
    <w:tmpl w:val="9AA08C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336EE8"/>
    <w:multiLevelType w:val="hybridMultilevel"/>
    <w:tmpl w:val="ED2C5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E8208A0"/>
    <w:multiLevelType w:val="hybridMultilevel"/>
    <w:tmpl w:val="8000FE26"/>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1EB37A00"/>
    <w:multiLevelType w:val="hybridMultilevel"/>
    <w:tmpl w:val="27681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7" w15:restartNumberingAfterBreak="0">
    <w:nsid w:val="224B3F7B"/>
    <w:multiLevelType w:val="hybridMultilevel"/>
    <w:tmpl w:val="17A22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F4290E"/>
    <w:multiLevelType w:val="hybridMultilevel"/>
    <w:tmpl w:val="5D6677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2B36744A"/>
    <w:multiLevelType w:val="hybridMultilevel"/>
    <w:tmpl w:val="1D22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5C3303"/>
    <w:multiLevelType w:val="hybridMultilevel"/>
    <w:tmpl w:val="5052C2BC"/>
    <w:lvl w:ilvl="0" w:tplc="34841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C311D99"/>
    <w:multiLevelType w:val="hybridMultilevel"/>
    <w:tmpl w:val="4B0A2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6A2B79"/>
    <w:multiLevelType w:val="hybridMultilevel"/>
    <w:tmpl w:val="001C9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3E592F06"/>
    <w:multiLevelType w:val="hybridMultilevel"/>
    <w:tmpl w:val="49E0A5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2678D8"/>
    <w:multiLevelType w:val="hybridMultilevel"/>
    <w:tmpl w:val="9B2E9C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454658E2"/>
    <w:multiLevelType w:val="hybridMultilevel"/>
    <w:tmpl w:val="196C9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6346AEE"/>
    <w:multiLevelType w:val="hybridMultilevel"/>
    <w:tmpl w:val="038A2B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2" w15:restartNumberingAfterBreak="0">
    <w:nsid w:val="493A018F"/>
    <w:multiLevelType w:val="hybridMultilevel"/>
    <w:tmpl w:val="0A70A9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9E35361"/>
    <w:multiLevelType w:val="hybridMultilevel"/>
    <w:tmpl w:val="0978B1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1744DB"/>
    <w:multiLevelType w:val="hybridMultilevel"/>
    <w:tmpl w:val="8CB0C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F2007C"/>
    <w:multiLevelType w:val="hybridMultilevel"/>
    <w:tmpl w:val="65DE90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5362DCE"/>
    <w:multiLevelType w:val="hybridMultilevel"/>
    <w:tmpl w:val="0D668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A13B38"/>
    <w:multiLevelType w:val="hybridMultilevel"/>
    <w:tmpl w:val="0FA21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181890"/>
    <w:multiLevelType w:val="hybridMultilevel"/>
    <w:tmpl w:val="EE1C6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3827EE"/>
    <w:multiLevelType w:val="hybridMultilevel"/>
    <w:tmpl w:val="26E8DB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11D5B20"/>
    <w:multiLevelType w:val="hybridMultilevel"/>
    <w:tmpl w:val="6650A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1681878"/>
    <w:multiLevelType w:val="hybridMultilevel"/>
    <w:tmpl w:val="C4C8A4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2E9450F"/>
    <w:multiLevelType w:val="hybridMultilevel"/>
    <w:tmpl w:val="302EB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7E1027"/>
    <w:multiLevelType w:val="hybridMultilevel"/>
    <w:tmpl w:val="DA021F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6257225"/>
    <w:multiLevelType w:val="hybridMultilevel"/>
    <w:tmpl w:val="961AC7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EC0D36"/>
    <w:multiLevelType w:val="hybridMultilevel"/>
    <w:tmpl w:val="30D23DB2"/>
    <w:lvl w:ilvl="0" w:tplc="202208A6">
      <w:start w:val="1"/>
      <w:numFmt w:val="decimal"/>
      <w:pStyle w:val="Slog7"/>
      <w:lvlText w:val="Pogoj %1."/>
      <w:lvlJc w:val="left"/>
      <w:pPr>
        <w:ind w:left="785"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B0917D6"/>
    <w:multiLevelType w:val="hybridMultilevel"/>
    <w:tmpl w:val="54607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162F04"/>
    <w:multiLevelType w:val="hybridMultilevel"/>
    <w:tmpl w:val="C7E662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B7C1E3F"/>
    <w:multiLevelType w:val="hybridMultilevel"/>
    <w:tmpl w:val="3DE49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6070146">
    <w:abstractNumId w:val="9"/>
  </w:num>
  <w:num w:numId="2" w16cid:durableId="517428741">
    <w:abstractNumId w:val="7"/>
  </w:num>
  <w:num w:numId="3" w16cid:durableId="676929807">
    <w:abstractNumId w:val="6"/>
  </w:num>
  <w:num w:numId="4" w16cid:durableId="372972047">
    <w:abstractNumId w:val="5"/>
  </w:num>
  <w:num w:numId="5" w16cid:durableId="810900925">
    <w:abstractNumId w:val="4"/>
  </w:num>
  <w:num w:numId="6" w16cid:durableId="633103700">
    <w:abstractNumId w:val="8"/>
  </w:num>
  <w:num w:numId="7" w16cid:durableId="1643150027">
    <w:abstractNumId w:val="3"/>
  </w:num>
  <w:num w:numId="8" w16cid:durableId="2005892121">
    <w:abstractNumId w:val="2"/>
  </w:num>
  <w:num w:numId="9" w16cid:durableId="474879407">
    <w:abstractNumId w:val="1"/>
  </w:num>
  <w:num w:numId="10" w16cid:durableId="618952125">
    <w:abstractNumId w:val="0"/>
  </w:num>
  <w:num w:numId="11" w16cid:durableId="1158038894">
    <w:abstractNumId w:val="36"/>
  </w:num>
  <w:num w:numId="12" w16cid:durableId="800028733">
    <w:abstractNumId w:val="11"/>
  </w:num>
  <w:num w:numId="13" w16cid:durableId="83116924">
    <w:abstractNumId w:val="33"/>
  </w:num>
  <w:num w:numId="14" w16cid:durableId="276183413">
    <w:abstractNumId w:val="26"/>
  </w:num>
  <w:num w:numId="15" w16cid:durableId="1140810157">
    <w:abstractNumId w:val="41"/>
  </w:num>
  <w:num w:numId="16" w16cid:durableId="58931212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077976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036275">
    <w:abstractNumId w:val="10"/>
  </w:num>
  <w:num w:numId="19" w16cid:durableId="1258101971">
    <w:abstractNumId w:val="55"/>
  </w:num>
  <w:num w:numId="20" w16cid:durableId="1818450838">
    <w:abstractNumId w:val="35"/>
    <w:lvlOverride w:ilvl="0">
      <w:startOverride w:val="1"/>
    </w:lvlOverride>
    <w:lvlOverride w:ilvl="1"/>
    <w:lvlOverride w:ilvl="2"/>
    <w:lvlOverride w:ilvl="3"/>
    <w:lvlOverride w:ilvl="4"/>
    <w:lvlOverride w:ilvl="5"/>
    <w:lvlOverride w:ilvl="6"/>
    <w:lvlOverride w:ilvl="7"/>
    <w:lvlOverride w:ilvl="8"/>
  </w:num>
  <w:num w:numId="21" w16cid:durableId="757484214">
    <w:abstractNumId w:val="51"/>
  </w:num>
  <w:num w:numId="22" w16cid:durableId="255208434">
    <w:abstractNumId w:val="29"/>
  </w:num>
  <w:num w:numId="23" w16cid:durableId="1926110463">
    <w:abstractNumId w:val="19"/>
  </w:num>
  <w:num w:numId="24" w16cid:durableId="1436051243">
    <w:abstractNumId w:val="30"/>
  </w:num>
  <w:num w:numId="25" w16cid:durableId="1040786590">
    <w:abstractNumId w:val="12"/>
  </w:num>
  <w:num w:numId="26" w16cid:durableId="1396631">
    <w:abstractNumId w:val="21"/>
  </w:num>
  <w:num w:numId="27" w16cid:durableId="48379515">
    <w:abstractNumId w:val="39"/>
  </w:num>
  <w:num w:numId="28" w16cid:durableId="1934166444">
    <w:abstractNumId w:val="31"/>
  </w:num>
  <w:num w:numId="29" w16cid:durableId="1341737542">
    <w:abstractNumId w:val="22"/>
  </w:num>
  <w:num w:numId="30" w16cid:durableId="852767212">
    <w:abstractNumId w:val="53"/>
  </w:num>
  <w:num w:numId="31" w16cid:durableId="537470593">
    <w:abstractNumId w:val="46"/>
  </w:num>
  <w:num w:numId="32" w16cid:durableId="1177304527">
    <w:abstractNumId w:val="56"/>
  </w:num>
  <w:num w:numId="33" w16cid:durableId="688718146">
    <w:abstractNumId w:val="49"/>
  </w:num>
  <w:num w:numId="34" w16cid:durableId="178274411">
    <w:abstractNumId w:val="57"/>
  </w:num>
  <w:num w:numId="35" w16cid:durableId="1557083310">
    <w:abstractNumId w:val="40"/>
  </w:num>
  <w:num w:numId="36" w16cid:durableId="855313521">
    <w:abstractNumId w:val="58"/>
  </w:num>
  <w:num w:numId="37" w16cid:durableId="665208401">
    <w:abstractNumId w:val="47"/>
  </w:num>
  <w:num w:numId="38" w16cid:durableId="189608861">
    <w:abstractNumId w:val="44"/>
  </w:num>
  <w:num w:numId="39" w16cid:durableId="456414499">
    <w:abstractNumId w:val="50"/>
  </w:num>
  <w:num w:numId="40" w16cid:durableId="1166360518">
    <w:abstractNumId w:val="48"/>
  </w:num>
  <w:num w:numId="41" w16cid:durableId="10685708">
    <w:abstractNumId w:val="32"/>
  </w:num>
  <w:num w:numId="42" w16cid:durableId="447240075">
    <w:abstractNumId w:val="34"/>
  </w:num>
  <w:num w:numId="43" w16cid:durableId="1737824147">
    <w:abstractNumId w:val="28"/>
  </w:num>
  <w:num w:numId="44" w16cid:durableId="749928549">
    <w:abstractNumId w:val="37"/>
  </w:num>
  <w:num w:numId="45" w16cid:durableId="1279215113">
    <w:abstractNumId w:val="15"/>
  </w:num>
  <w:num w:numId="46" w16cid:durableId="818033727">
    <w:abstractNumId w:val="16"/>
  </w:num>
  <w:num w:numId="47" w16cid:durableId="1618682462">
    <w:abstractNumId w:val="27"/>
  </w:num>
  <w:num w:numId="48" w16cid:durableId="358896579">
    <w:abstractNumId w:val="20"/>
  </w:num>
  <w:num w:numId="49" w16cid:durableId="391731310">
    <w:abstractNumId w:val="24"/>
  </w:num>
  <w:num w:numId="50" w16cid:durableId="770508910">
    <w:abstractNumId w:val="25"/>
  </w:num>
  <w:num w:numId="51" w16cid:durableId="2029603553">
    <w:abstractNumId w:val="38"/>
  </w:num>
  <w:num w:numId="52" w16cid:durableId="1580481161">
    <w:abstractNumId w:val="35"/>
  </w:num>
  <w:num w:numId="53" w16cid:durableId="1371567477">
    <w:abstractNumId w:val="54"/>
  </w:num>
  <w:num w:numId="54" w16cid:durableId="2057974125">
    <w:abstractNumId w:val="52"/>
  </w:num>
  <w:num w:numId="55" w16cid:durableId="1426615424">
    <w:abstractNumId w:val="45"/>
  </w:num>
  <w:num w:numId="56" w16cid:durableId="1860000193">
    <w:abstractNumId w:val="18"/>
  </w:num>
  <w:num w:numId="57" w16cid:durableId="1525828656">
    <w:abstractNumId w:val="17"/>
  </w:num>
  <w:num w:numId="58" w16cid:durableId="544802964">
    <w:abstractNumId w:val="42"/>
  </w:num>
  <w:num w:numId="59" w16cid:durableId="790786404">
    <w:abstractNumId w:val="43"/>
  </w:num>
  <w:num w:numId="60" w16cid:durableId="1917398915">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NTc2tLS0MDEyNTBV0lEKTi0uzszPAykwMq0FAJUHOhQtAAAA"/>
  </w:docVars>
  <w:rsids>
    <w:rsidRoot w:val="00CC143F"/>
    <w:rsid w:val="00004001"/>
    <w:rsid w:val="00005672"/>
    <w:rsid w:val="000124E1"/>
    <w:rsid w:val="00014932"/>
    <w:rsid w:val="00043202"/>
    <w:rsid w:val="00044423"/>
    <w:rsid w:val="00051293"/>
    <w:rsid w:val="00056C6E"/>
    <w:rsid w:val="00060CC5"/>
    <w:rsid w:val="00074B65"/>
    <w:rsid w:val="000760F0"/>
    <w:rsid w:val="00091DA5"/>
    <w:rsid w:val="000960EA"/>
    <w:rsid w:val="0009724A"/>
    <w:rsid w:val="000A25A7"/>
    <w:rsid w:val="000B77B4"/>
    <w:rsid w:val="000C4D54"/>
    <w:rsid w:val="000C5DA4"/>
    <w:rsid w:val="000D7E87"/>
    <w:rsid w:val="000F1B1A"/>
    <w:rsid w:val="001009E9"/>
    <w:rsid w:val="00101CC9"/>
    <w:rsid w:val="00107704"/>
    <w:rsid w:val="00117A67"/>
    <w:rsid w:val="00120AD7"/>
    <w:rsid w:val="00121388"/>
    <w:rsid w:val="0012138D"/>
    <w:rsid w:val="00123219"/>
    <w:rsid w:val="00147949"/>
    <w:rsid w:val="001934F9"/>
    <w:rsid w:val="00193A0B"/>
    <w:rsid w:val="001B203B"/>
    <w:rsid w:val="001B272F"/>
    <w:rsid w:val="001D2743"/>
    <w:rsid w:val="001D4041"/>
    <w:rsid w:val="001F2316"/>
    <w:rsid w:val="0020257E"/>
    <w:rsid w:val="0020261B"/>
    <w:rsid w:val="00202DEF"/>
    <w:rsid w:val="002038D6"/>
    <w:rsid w:val="00206862"/>
    <w:rsid w:val="00213869"/>
    <w:rsid w:val="002205CD"/>
    <w:rsid w:val="00224171"/>
    <w:rsid w:val="0022640E"/>
    <w:rsid w:val="002534AA"/>
    <w:rsid w:val="00253CDE"/>
    <w:rsid w:val="00262479"/>
    <w:rsid w:val="00265145"/>
    <w:rsid w:val="00273E79"/>
    <w:rsid w:val="00280C8C"/>
    <w:rsid w:val="002837DC"/>
    <w:rsid w:val="002C125F"/>
    <w:rsid w:val="002C77E3"/>
    <w:rsid w:val="002D6413"/>
    <w:rsid w:val="002D7B8C"/>
    <w:rsid w:val="002E3CC4"/>
    <w:rsid w:val="002F669D"/>
    <w:rsid w:val="0030116E"/>
    <w:rsid w:val="00311102"/>
    <w:rsid w:val="003117A0"/>
    <w:rsid w:val="003174D2"/>
    <w:rsid w:val="003201AE"/>
    <w:rsid w:val="003225F8"/>
    <w:rsid w:val="00343A18"/>
    <w:rsid w:val="0034662D"/>
    <w:rsid w:val="00346682"/>
    <w:rsid w:val="00351DAE"/>
    <w:rsid w:val="003625BE"/>
    <w:rsid w:val="00363673"/>
    <w:rsid w:val="00372D0F"/>
    <w:rsid w:val="00374F66"/>
    <w:rsid w:val="00385A07"/>
    <w:rsid w:val="003A335F"/>
    <w:rsid w:val="003B171F"/>
    <w:rsid w:val="003B7057"/>
    <w:rsid w:val="003C2CE8"/>
    <w:rsid w:val="003C6691"/>
    <w:rsid w:val="003D4D20"/>
    <w:rsid w:val="003D7C5B"/>
    <w:rsid w:val="004011D0"/>
    <w:rsid w:val="0040641A"/>
    <w:rsid w:val="004076F1"/>
    <w:rsid w:val="004121F3"/>
    <w:rsid w:val="00420BC7"/>
    <w:rsid w:val="004250B5"/>
    <w:rsid w:val="0044219D"/>
    <w:rsid w:val="00452023"/>
    <w:rsid w:val="004556BA"/>
    <w:rsid w:val="0046078E"/>
    <w:rsid w:val="00467DF8"/>
    <w:rsid w:val="00482A6D"/>
    <w:rsid w:val="00484BEF"/>
    <w:rsid w:val="0048558B"/>
    <w:rsid w:val="004960E6"/>
    <w:rsid w:val="0049665F"/>
    <w:rsid w:val="004A59B0"/>
    <w:rsid w:val="004A626C"/>
    <w:rsid w:val="004A6B6C"/>
    <w:rsid w:val="004A73CB"/>
    <w:rsid w:val="004B1633"/>
    <w:rsid w:val="004B5AF1"/>
    <w:rsid w:val="004C0ACB"/>
    <w:rsid w:val="004C5F69"/>
    <w:rsid w:val="004D1CFA"/>
    <w:rsid w:val="004D1ED5"/>
    <w:rsid w:val="004E108E"/>
    <w:rsid w:val="004E3387"/>
    <w:rsid w:val="004E41F1"/>
    <w:rsid w:val="004F0AED"/>
    <w:rsid w:val="00500928"/>
    <w:rsid w:val="00536F0D"/>
    <w:rsid w:val="0054657C"/>
    <w:rsid w:val="0055409C"/>
    <w:rsid w:val="00562C06"/>
    <w:rsid w:val="00567965"/>
    <w:rsid w:val="00573BB9"/>
    <w:rsid w:val="0058132D"/>
    <w:rsid w:val="005A5F6A"/>
    <w:rsid w:val="005B0EE0"/>
    <w:rsid w:val="005B47A3"/>
    <w:rsid w:val="005B5C23"/>
    <w:rsid w:val="005C0447"/>
    <w:rsid w:val="005D08F9"/>
    <w:rsid w:val="005D62C4"/>
    <w:rsid w:val="005E7EC6"/>
    <w:rsid w:val="005F47DC"/>
    <w:rsid w:val="0060307A"/>
    <w:rsid w:val="00605217"/>
    <w:rsid w:val="00621353"/>
    <w:rsid w:val="00627877"/>
    <w:rsid w:val="0063563F"/>
    <w:rsid w:val="006358B6"/>
    <w:rsid w:val="00635C86"/>
    <w:rsid w:val="00641108"/>
    <w:rsid w:val="006450DC"/>
    <w:rsid w:val="00645252"/>
    <w:rsid w:val="006452A1"/>
    <w:rsid w:val="00645826"/>
    <w:rsid w:val="0064606D"/>
    <w:rsid w:val="00660129"/>
    <w:rsid w:val="00661B03"/>
    <w:rsid w:val="00662D2A"/>
    <w:rsid w:val="006637B2"/>
    <w:rsid w:val="00664CD7"/>
    <w:rsid w:val="00666A3B"/>
    <w:rsid w:val="006735EF"/>
    <w:rsid w:val="0068697E"/>
    <w:rsid w:val="006A628E"/>
    <w:rsid w:val="006D3D74"/>
    <w:rsid w:val="006D7DDB"/>
    <w:rsid w:val="006F513B"/>
    <w:rsid w:val="006F747C"/>
    <w:rsid w:val="006F7530"/>
    <w:rsid w:val="0070036F"/>
    <w:rsid w:val="0073549B"/>
    <w:rsid w:val="007458A5"/>
    <w:rsid w:val="00751F9A"/>
    <w:rsid w:val="007747CD"/>
    <w:rsid w:val="00780CE7"/>
    <w:rsid w:val="007A2B95"/>
    <w:rsid w:val="007B5736"/>
    <w:rsid w:val="007D2903"/>
    <w:rsid w:val="007D5F0D"/>
    <w:rsid w:val="007D7BE7"/>
    <w:rsid w:val="007F6D26"/>
    <w:rsid w:val="00802014"/>
    <w:rsid w:val="00803528"/>
    <w:rsid w:val="008162D3"/>
    <w:rsid w:val="008172F4"/>
    <w:rsid w:val="00824891"/>
    <w:rsid w:val="00826E71"/>
    <w:rsid w:val="0083569A"/>
    <w:rsid w:val="00846A32"/>
    <w:rsid w:val="008629A8"/>
    <w:rsid w:val="00867A10"/>
    <w:rsid w:val="008854F3"/>
    <w:rsid w:val="00891DEB"/>
    <w:rsid w:val="00892931"/>
    <w:rsid w:val="008B00D4"/>
    <w:rsid w:val="008B0949"/>
    <w:rsid w:val="008B6A8F"/>
    <w:rsid w:val="008C20F8"/>
    <w:rsid w:val="008C7A5E"/>
    <w:rsid w:val="008D1B0B"/>
    <w:rsid w:val="008D4273"/>
    <w:rsid w:val="008F24C2"/>
    <w:rsid w:val="008F30CD"/>
    <w:rsid w:val="008F4F44"/>
    <w:rsid w:val="0091097E"/>
    <w:rsid w:val="00913513"/>
    <w:rsid w:val="009209E9"/>
    <w:rsid w:val="00930878"/>
    <w:rsid w:val="009335A5"/>
    <w:rsid w:val="00940304"/>
    <w:rsid w:val="0094197F"/>
    <w:rsid w:val="00963FD3"/>
    <w:rsid w:val="00967CB4"/>
    <w:rsid w:val="0097510E"/>
    <w:rsid w:val="009B0443"/>
    <w:rsid w:val="009B79D7"/>
    <w:rsid w:val="009C74A2"/>
    <w:rsid w:val="009E4A74"/>
    <w:rsid w:val="009F4F3B"/>
    <w:rsid w:val="00A02D94"/>
    <w:rsid w:val="00A1286E"/>
    <w:rsid w:val="00A15F4B"/>
    <w:rsid w:val="00A210A5"/>
    <w:rsid w:val="00A228F6"/>
    <w:rsid w:val="00A37BA2"/>
    <w:rsid w:val="00A43F44"/>
    <w:rsid w:val="00A46D43"/>
    <w:rsid w:val="00A50720"/>
    <w:rsid w:val="00A561EC"/>
    <w:rsid w:val="00A60672"/>
    <w:rsid w:val="00A62E53"/>
    <w:rsid w:val="00A767AE"/>
    <w:rsid w:val="00A80F07"/>
    <w:rsid w:val="00A9204E"/>
    <w:rsid w:val="00AA00E3"/>
    <w:rsid w:val="00AA26B9"/>
    <w:rsid w:val="00AA3A4E"/>
    <w:rsid w:val="00AA446B"/>
    <w:rsid w:val="00AC1F5C"/>
    <w:rsid w:val="00AD3228"/>
    <w:rsid w:val="00AD4A09"/>
    <w:rsid w:val="00AE5AF7"/>
    <w:rsid w:val="00AE6A29"/>
    <w:rsid w:val="00AF60AD"/>
    <w:rsid w:val="00AF642C"/>
    <w:rsid w:val="00B05C91"/>
    <w:rsid w:val="00B3731F"/>
    <w:rsid w:val="00B54D61"/>
    <w:rsid w:val="00B83209"/>
    <w:rsid w:val="00B92D21"/>
    <w:rsid w:val="00B92E50"/>
    <w:rsid w:val="00B97200"/>
    <w:rsid w:val="00BA1944"/>
    <w:rsid w:val="00BA249F"/>
    <w:rsid w:val="00BB5742"/>
    <w:rsid w:val="00BB64A3"/>
    <w:rsid w:val="00BB7037"/>
    <w:rsid w:val="00BC0A82"/>
    <w:rsid w:val="00BC5AB7"/>
    <w:rsid w:val="00BE3C25"/>
    <w:rsid w:val="00BE5E65"/>
    <w:rsid w:val="00BF1237"/>
    <w:rsid w:val="00BF377B"/>
    <w:rsid w:val="00C0572C"/>
    <w:rsid w:val="00C11047"/>
    <w:rsid w:val="00C302A0"/>
    <w:rsid w:val="00C30BA6"/>
    <w:rsid w:val="00C3659A"/>
    <w:rsid w:val="00C551CC"/>
    <w:rsid w:val="00C55438"/>
    <w:rsid w:val="00C55626"/>
    <w:rsid w:val="00C57640"/>
    <w:rsid w:val="00C735A8"/>
    <w:rsid w:val="00C74247"/>
    <w:rsid w:val="00C77E12"/>
    <w:rsid w:val="00C77FA1"/>
    <w:rsid w:val="00C814DB"/>
    <w:rsid w:val="00C81A32"/>
    <w:rsid w:val="00C939E1"/>
    <w:rsid w:val="00C96406"/>
    <w:rsid w:val="00CA10CC"/>
    <w:rsid w:val="00CA3996"/>
    <w:rsid w:val="00CA4373"/>
    <w:rsid w:val="00CB2AA4"/>
    <w:rsid w:val="00CC13E1"/>
    <w:rsid w:val="00CC143F"/>
    <w:rsid w:val="00CD7081"/>
    <w:rsid w:val="00D04D78"/>
    <w:rsid w:val="00D1376C"/>
    <w:rsid w:val="00D237F1"/>
    <w:rsid w:val="00D331B2"/>
    <w:rsid w:val="00D443A7"/>
    <w:rsid w:val="00D537FC"/>
    <w:rsid w:val="00D54C41"/>
    <w:rsid w:val="00D65AAF"/>
    <w:rsid w:val="00D66708"/>
    <w:rsid w:val="00D814B9"/>
    <w:rsid w:val="00D83671"/>
    <w:rsid w:val="00D856A6"/>
    <w:rsid w:val="00DA4602"/>
    <w:rsid w:val="00DA63EE"/>
    <w:rsid w:val="00DB5220"/>
    <w:rsid w:val="00DC0261"/>
    <w:rsid w:val="00DC18FE"/>
    <w:rsid w:val="00DC4D6C"/>
    <w:rsid w:val="00DD0612"/>
    <w:rsid w:val="00DE10B8"/>
    <w:rsid w:val="00DE1D69"/>
    <w:rsid w:val="00DE5CD7"/>
    <w:rsid w:val="00DE7081"/>
    <w:rsid w:val="00E0138A"/>
    <w:rsid w:val="00E10534"/>
    <w:rsid w:val="00E11827"/>
    <w:rsid w:val="00E15FA1"/>
    <w:rsid w:val="00E173D2"/>
    <w:rsid w:val="00E176F9"/>
    <w:rsid w:val="00E2709A"/>
    <w:rsid w:val="00E30AF5"/>
    <w:rsid w:val="00E3797A"/>
    <w:rsid w:val="00E438DA"/>
    <w:rsid w:val="00E514AC"/>
    <w:rsid w:val="00E56AD6"/>
    <w:rsid w:val="00E7377C"/>
    <w:rsid w:val="00E876AC"/>
    <w:rsid w:val="00EA2D44"/>
    <w:rsid w:val="00EB05B0"/>
    <w:rsid w:val="00EB0BF6"/>
    <w:rsid w:val="00EB0F20"/>
    <w:rsid w:val="00EB3B63"/>
    <w:rsid w:val="00EB6BBA"/>
    <w:rsid w:val="00EC1814"/>
    <w:rsid w:val="00ED0D72"/>
    <w:rsid w:val="00EE2198"/>
    <w:rsid w:val="00EF2AA3"/>
    <w:rsid w:val="00F11C2E"/>
    <w:rsid w:val="00F12D34"/>
    <w:rsid w:val="00F26884"/>
    <w:rsid w:val="00F47E8F"/>
    <w:rsid w:val="00F5255B"/>
    <w:rsid w:val="00F548F9"/>
    <w:rsid w:val="00F7191D"/>
    <w:rsid w:val="00F72E62"/>
    <w:rsid w:val="00F866A1"/>
    <w:rsid w:val="00F9253C"/>
    <w:rsid w:val="00FB2300"/>
    <w:rsid w:val="00FB4098"/>
    <w:rsid w:val="00FC0355"/>
    <w:rsid w:val="00FD0FAD"/>
    <w:rsid w:val="00FE160E"/>
    <w:rsid w:val="00FE1EBA"/>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3F8D"/>
  <w15:chartTrackingRefBased/>
  <w15:docId w15:val="{11C6E664-F52C-4D31-89B0-E1BCE095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Odstavek seznama_IP,Seznam_IP_1,ListParagraph,List Paragraph"/>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3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Odstavek seznama_IP Znak,Seznam_IP_1 Znak,ListParagraph Znak,List Paragraph Znak"/>
    <w:link w:val="Odstavekseznama"/>
    <w:uiPriority w:val="34"/>
    <w:qFormat/>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17"/>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17"/>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17"/>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17"/>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customStyle="1" w:styleId="Slog7">
    <w:name w:val="Slog7"/>
    <w:basedOn w:val="Odstavekseznama"/>
    <w:link w:val="Slog7Znak"/>
    <w:qFormat/>
    <w:rsid w:val="006637B2"/>
    <w:pPr>
      <w:numPr>
        <w:numId w:val="19"/>
      </w:numPr>
      <w:spacing w:before="120" w:line="276" w:lineRule="auto"/>
      <w:ind w:left="1058" w:hanging="1058"/>
      <w:contextualSpacing w:val="0"/>
      <w:jc w:val="both"/>
    </w:pPr>
    <w:rPr>
      <w:rFonts w:cs="Arial"/>
      <w:sz w:val="22"/>
      <w:szCs w:val="22"/>
      <w:lang w:eastAsia="en-US"/>
    </w:rPr>
  </w:style>
  <w:style w:type="character" w:customStyle="1" w:styleId="Slog7Znak">
    <w:name w:val="Slog7 Znak"/>
    <w:basedOn w:val="OdstavekseznamaZnak"/>
    <w:link w:val="Slog7"/>
    <w:rsid w:val="006637B2"/>
    <w:rPr>
      <w:rFonts w:ascii="Arial" w:eastAsia="Times New Roman" w:hAnsi="Arial" w:cs="Arial"/>
    </w:rPr>
  </w:style>
  <w:style w:type="paragraph" w:customStyle="1" w:styleId="Standard">
    <w:name w:val="Standard"/>
    <w:qFormat/>
    <w:rsid w:val="00E10534"/>
    <w:pPr>
      <w:suppressAutoHyphens/>
      <w:autoSpaceDN w:val="0"/>
      <w:spacing w:line="276" w:lineRule="auto"/>
      <w:ind w:right="6"/>
      <w:jc w:val="both"/>
      <w:textAlignment w:val="baseline"/>
    </w:pPr>
    <w:rPr>
      <w:rFonts w:ascii="Calibri" w:eastAsia="Calibri" w:hAnsi="Calibri" w:cs="Calibri"/>
      <w:kern w:val="3"/>
      <w:lang w:eastAsia="zh-CN"/>
    </w:rPr>
  </w:style>
  <w:style w:type="paragraph" w:customStyle="1" w:styleId="msonormal0">
    <w:name w:val="msonormal"/>
    <w:basedOn w:val="Navaden"/>
    <w:rsid w:val="00BE3C25"/>
    <w:pPr>
      <w:spacing w:before="100" w:beforeAutospacing="1" w:after="100" w:afterAutospacing="1"/>
    </w:pPr>
    <w:rPr>
      <w:rFonts w:ascii="Times New Roman" w:hAnsi="Times New Roman"/>
      <w:sz w:val="24"/>
    </w:rPr>
  </w:style>
  <w:style w:type="paragraph" w:customStyle="1" w:styleId="xl65">
    <w:name w:val="xl65"/>
    <w:basedOn w:val="Navaden"/>
    <w:rsid w:val="00BE3C25"/>
    <w:pPr>
      <w:pBdr>
        <w:left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66">
    <w:name w:val="xl66"/>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7">
    <w:name w:val="xl67"/>
    <w:basedOn w:val="Navaden"/>
    <w:rsid w:val="00BE3C25"/>
    <w:pPr>
      <w:spacing w:before="100" w:beforeAutospacing="1" w:after="100" w:afterAutospacing="1"/>
      <w:jc w:val="center"/>
    </w:pPr>
    <w:rPr>
      <w:rFonts w:ascii="Times New Roman" w:hAnsi="Times New Roman"/>
      <w:sz w:val="24"/>
    </w:rPr>
  </w:style>
  <w:style w:type="paragraph" w:customStyle="1" w:styleId="xl68">
    <w:name w:val="xl68"/>
    <w:basedOn w:val="Navaden"/>
    <w:rsid w:val="00BE3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69">
    <w:name w:val="xl69"/>
    <w:basedOn w:val="Navaden"/>
    <w:rsid w:val="00BE3C25"/>
    <w:pPr>
      <w:spacing w:before="100" w:beforeAutospacing="1" w:after="100" w:afterAutospacing="1"/>
      <w:jc w:val="center"/>
    </w:pPr>
    <w:rPr>
      <w:rFonts w:ascii="Times New Roman" w:hAnsi="Times New Roman"/>
      <w:sz w:val="24"/>
    </w:rPr>
  </w:style>
  <w:style w:type="paragraph" w:customStyle="1" w:styleId="xl71">
    <w:name w:val="xl71"/>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2">
    <w:name w:val="xl72"/>
    <w:basedOn w:val="Navaden"/>
    <w:rsid w:val="00BE3C25"/>
    <w:pPr>
      <w:shd w:val="clear" w:color="000000" w:fill="8EA9DB"/>
      <w:spacing w:before="100" w:beforeAutospacing="1" w:after="100" w:afterAutospacing="1"/>
      <w:jc w:val="center"/>
    </w:pPr>
    <w:rPr>
      <w:rFonts w:ascii="Times New Roman" w:hAnsi="Times New Roman"/>
      <w:sz w:val="24"/>
    </w:rPr>
  </w:style>
  <w:style w:type="paragraph" w:customStyle="1" w:styleId="xl73">
    <w:name w:val="xl73"/>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4">
    <w:name w:val="xl74"/>
    <w:basedOn w:val="Navaden"/>
    <w:rsid w:val="00BE3C25"/>
    <w:pPr>
      <w:shd w:val="clear" w:color="000000" w:fill="F4B084"/>
      <w:spacing w:before="100" w:beforeAutospacing="1" w:after="100" w:afterAutospacing="1"/>
      <w:jc w:val="center"/>
    </w:pPr>
    <w:rPr>
      <w:rFonts w:ascii="Times New Roman" w:hAnsi="Times New Roman"/>
      <w:sz w:val="24"/>
    </w:rPr>
  </w:style>
  <w:style w:type="paragraph" w:customStyle="1" w:styleId="xl75">
    <w:name w:val="xl75"/>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6">
    <w:name w:val="xl76"/>
    <w:basedOn w:val="Navaden"/>
    <w:rsid w:val="00BE3C25"/>
    <w:pPr>
      <w:shd w:val="clear" w:color="000000" w:fill="00CC99"/>
      <w:spacing w:before="100" w:beforeAutospacing="1" w:after="100" w:afterAutospacing="1"/>
      <w:jc w:val="center"/>
    </w:pPr>
    <w:rPr>
      <w:rFonts w:ascii="Times New Roman" w:hAnsi="Times New Roman"/>
      <w:sz w:val="24"/>
    </w:rPr>
  </w:style>
  <w:style w:type="paragraph" w:customStyle="1" w:styleId="xl77">
    <w:name w:val="xl77"/>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8">
    <w:name w:val="xl78"/>
    <w:basedOn w:val="Navaden"/>
    <w:rsid w:val="00BE3C25"/>
    <w:pPr>
      <w:shd w:val="clear" w:color="000000" w:fill="D9D9D9"/>
      <w:spacing w:before="100" w:beforeAutospacing="1" w:after="100" w:afterAutospacing="1"/>
    </w:pPr>
    <w:rPr>
      <w:rFonts w:ascii="Times New Roman" w:hAnsi="Times New Roman"/>
      <w:sz w:val="24"/>
    </w:rPr>
  </w:style>
  <w:style w:type="paragraph" w:customStyle="1" w:styleId="xl79">
    <w:name w:val="xl79"/>
    <w:basedOn w:val="Navaden"/>
    <w:rsid w:val="00BE3C25"/>
    <w:pPr>
      <w:pBdr>
        <w:left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0">
    <w:name w:val="xl80"/>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1">
    <w:name w:val="xl81"/>
    <w:basedOn w:val="Navaden"/>
    <w:rsid w:val="00BE3C25"/>
    <w:pPr>
      <w:shd w:val="clear" w:color="000000" w:fill="B4C6E7"/>
      <w:spacing w:before="100" w:beforeAutospacing="1" w:after="100" w:afterAutospacing="1"/>
      <w:jc w:val="center"/>
    </w:pPr>
    <w:rPr>
      <w:rFonts w:ascii="Times New Roman" w:hAnsi="Times New Roman"/>
      <w:sz w:val="24"/>
    </w:rPr>
  </w:style>
  <w:style w:type="paragraph" w:customStyle="1" w:styleId="xl82">
    <w:name w:val="xl82"/>
    <w:basedOn w:val="Navaden"/>
    <w:rsid w:val="00BE3C25"/>
    <w:pPr>
      <w:pBdr>
        <w:top w:val="single" w:sz="8" w:space="0" w:color="auto"/>
        <w:left w:val="single" w:sz="8" w:space="0" w:color="auto"/>
        <w:bottom w:val="single" w:sz="8" w:space="0" w:color="auto"/>
        <w:right w:val="single" w:sz="4" w:space="0" w:color="auto"/>
      </w:pBdr>
      <w:shd w:val="clear" w:color="000000" w:fill="FFF2CC"/>
      <w:spacing w:before="100" w:beforeAutospacing="1" w:after="100" w:afterAutospacing="1"/>
    </w:pPr>
    <w:rPr>
      <w:rFonts w:ascii="Times New Roman" w:hAnsi="Times New Roman"/>
      <w:sz w:val="24"/>
    </w:rPr>
  </w:style>
  <w:style w:type="paragraph" w:customStyle="1" w:styleId="xl83">
    <w:name w:val="xl83"/>
    <w:basedOn w:val="Navaden"/>
    <w:rsid w:val="00BE3C25"/>
    <w:pPr>
      <w:pBdr>
        <w:top w:val="single" w:sz="8" w:space="0" w:color="auto"/>
        <w:left w:val="single" w:sz="4"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4">
    <w:name w:val="xl84"/>
    <w:basedOn w:val="Navaden"/>
    <w:rsid w:val="00BE3C25"/>
    <w:pPr>
      <w:pBdr>
        <w:top w:val="single" w:sz="8" w:space="0" w:color="auto"/>
        <w:bottom w:val="single" w:sz="8"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5">
    <w:name w:val="xl85"/>
    <w:basedOn w:val="Navaden"/>
    <w:rsid w:val="00BE3C25"/>
    <w:pPr>
      <w:pBdr>
        <w:top w:val="single" w:sz="8" w:space="0" w:color="auto"/>
        <w:bottom w:val="single" w:sz="8" w:space="0" w:color="auto"/>
        <w:right w:val="single" w:sz="4" w:space="0" w:color="auto"/>
      </w:pBdr>
      <w:shd w:val="clear" w:color="000000" w:fill="FFF2CC"/>
      <w:spacing w:before="100" w:beforeAutospacing="1" w:after="100" w:afterAutospacing="1"/>
      <w:jc w:val="center"/>
    </w:pPr>
    <w:rPr>
      <w:rFonts w:ascii="Times New Roman" w:hAnsi="Times New Roman"/>
      <w:sz w:val="24"/>
    </w:rPr>
  </w:style>
  <w:style w:type="paragraph" w:customStyle="1" w:styleId="xl86">
    <w:name w:val="xl86"/>
    <w:basedOn w:val="Navaden"/>
    <w:rsid w:val="00BE3C25"/>
    <w:pPr>
      <w:pBdr>
        <w:top w:val="single" w:sz="8" w:space="0" w:color="auto"/>
        <w:left w:val="single" w:sz="4" w:space="0" w:color="auto"/>
        <w:bottom w:val="single" w:sz="8" w:space="0" w:color="auto"/>
        <w:right w:val="single" w:sz="8" w:space="0" w:color="auto"/>
      </w:pBdr>
      <w:shd w:val="clear" w:color="000000" w:fill="FFF2CC"/>
      <w:spacing w:before="100" w:beforeAutospacing="1" w:after="100" w:afterAutospacing="1"/>
    </w:pPr>
    <w:rPr>
      <w:rFonts w:ascii="Times New Roman" w:hAnsi="Times New Roman"/>
      <w:sz w:val="24"/>
    </w:rPr>
  </w:style>
  <w:style w:type="paragraph" w:customStyle="1" w:styleId="xl87">
    <w:name w:val="xl87"/>
    <w:basedOn w:val="Navaden"/>
    <w:rsid w:val="00BE3C25"/>
    <w:pPr>
      <w:pBdr>
        <w:left w:val="single" w:sz="8" w:space="0" w:color="auto"/>
      </w:pBdr>
      <w:spacing w:before="100" w:beforeAutospacing="1" w:after="100" w:afterAutospacing="1"/>
    </w:pPr>
    <w:rPr>
      <w:rFonts w:ascii="Times New Roman" w:hAnsi="Times New Roman"/>
      <w:sz w:val="24"/>
    </w:rPr>
  </w:style>
  <w:style w:type="paragraph" w:customStyle="1" w:styleId="xl88">
    <w:name w:val="xl88"/>
    <w:basedOn w:val="Navaden"/>
    <w:rsid w:val="00BE3C25"/>
    <w:pPr>
      <w:pBdr>
        <w:right w:val="single" w:sz="8" w:space="0" w:color="auto"/>
      </w:pBdr>
      <w:spacing w:before="100" w:beforeAutospacing="1" w:after="100" w:afterAutospacing="1"/>
    </w:pPr>
    <w:rPr>
      <w:rFonts w:ascii="Times New Roman" w:hAnsi="Times New Roman"/>
      <w:sz w:val="24"/>
    </w:rPr>
  </w:style>
  <w:style w:type="paragraph" w:customStyle="1" w:styleId="xl89">
    <w:name w:val="xl89"/>
    <w:basedOn w:val="Navaden"/>
    <w:rsid w:val="00BE3C25"/>
    <w:pPr>
      <w:pBdr>
        <w:lef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0">
    <w:name w:val="xl90"/>
    <w:basedOn w:val="Navaden"/>
    <w:rsid w:val="00BE3C25"/>
    <w:pPr>
      <w:pBdr>
        <w:right w:val="single" w:sz="8" w:space="0" w:color="auto"/>
      </w:pBdr>
      <w:shd w:val="clear" w:color="000000" w:fill="D9D9D9"/>
      <w:spacing w:before="100" w:beforeAutospacing="1" w:after="100" w:afterAutospacing="1"/>
    </w:pPr>
    <w:rPr>
      <w:rFonts w:ascii="Times New Roman" w:hAnsi="Times New Roman"/>
      <w:sz w:val="24"/>
    </w:rPr>
  </w:style>
  <w:style w:type="paragraph" w:customStyle="1" w:styleId="xl91">
    <w:name w:val="xl91"/>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2">
    <w:name w:val="xl92"/>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93">
    <w:name w:val="xl9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94">
    <w:name w:val="xl94"/>
    <w:basedOn w:val="Navaden"/>
    <w:rsid w:val="00BE3C25"/>
    <w:pPr>
      <w:pBdr>
        <w:lef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5">
    <w:name w:val="xl95"/>
    <w:basedOn w:val="Navaden"/>
    <w:rsid w:val="00BE3C25"/>
    <w:pPr>
      <w:pBdr>
        <w:right w:val="single" w:sz="8" w:space="0" w:color="auto"/>
      </w:pBdr>
      <w:shd w:val="clear" w:color="000000" w:fill="00CC99"/>
      <w:spacing w:before="100" w:beforeAutospacing="1" w:after="100" w:afterAutospacing="1"/>
    </w:pPr>
    <w:rPr>
      <w:rFonts w:ascii="Times New Roman" w:hAnsi="Times New Roman"/>
      <w:sz w:val="24"/>
    </w:rPr>
  </w:style>
  <w:style w:type="paragraph" w:customStyle="1" w:styleId="xl96">
    <w:name w:val="xl96"/>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FF0000"/>
      <w:sz w:val="24"/>
    </w:rPr>
  </w:style>
  <w:style w:type="paragraph" w:customStyle="1" w:styleId="xl97">
    <w:name w:val="xl97"/>
    <w:basedOn w:val="Navaden"/>
    <w:rsid w:val="00BE3C25"/>
    <w:pPr>
      <w:pBdr>
        <w:lef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8">
    <w:name w:val="xl98"/>
    <w:basedOn w:val="Navaden"/>
    <w:rsid w:val="00BE3C25"/>
    <w:pPr>
      <w:pBdr>
        <w:right w:val="single" w:sz="8" w:space="0" w:color="auto"/>
      </w:pBdr>
      <w:shd w:val="clear" w:color="000000" w:fill="F4B084"/>
      <w:spacing w:before="100" w:beforeAutospacing="1" w:after="100" w:afterAutospacing="1"/>
    </w:pPr>
    <w:rPr>
      <w:rFonts w:ascii="Times New Roman" w:hAnsi="Times New Roman"/>
      <w:sz w:val="24"/>
    </w:rPr>
  </w:style>
  <w:style w:type="paragraph" w:customStyle="1" w:styleId="xl99">
    <w:name w:val="xl99"/>
    <w:basedOn w:val="Navaden"/>
    <w:rsid w:val="00BE3C25"/>
    <w:pPr>
      <w:pBdr>
        <w:left w:val="single" w:sz="8" w:space="0" w:color="auto"/>
      </w:pBdr>
      <w:shd w:val="clear" w:color="000000" w:fill="8EA9DB"/>
      <w:spacing w:before="100" w:beforeAutospacing="1" w:after="100" w:afterAutospacing="1"/>
      <w:textAlignment w:val="top"/>
    </w:pPr>
    <w:rPr>
      <w:rFonts w:ascii="Times New Roman" w:hAnsi="Times New Roman"/>
      <w:sz w:val="24"/>
    </w:rPr>
  </w:style>
  <w:style w:type="paragraph" w:customStyle="1" w:styleId="xl100">
    <w:name w:val="xl100"/>
    <w:basedOn w:val="Navaden"/>
    <w:rsid w:val="00BE3C25"/>
    <w:pPr>
      <w:pBdr>
        <w:right w:val="single" w:sz="8" w:space="0" w:color="auto"/>
      </w:pBdr>
      <w:shd w:val="clear" w:color="000000" w:fill="8EA9DB"/>
      <w:spacing w:before="100" w:beforeAutospacing="1" w:after="100" w:afterAutospacing="1"/>
    </w:pPr>
    <w:rPr>
      <w:rFonts w:ascii="Times New Roman" w:hAnsi="Times New Roman"/>
      <w:sz w:val="24"/>
    </w:rPr>
  </w:style>
  <w:style w:type="paragraph" w:customStyle="1" w:styleId="xl101">
    <w:name w:val="xl101"/>
    <w:basedOn w:val="Navaden"/>
    <w:rsid w:val="00BE3C25"/>
    <w:pPr>
      <w:pBdr>
        <w:lef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2">
    <w:name w:val="xl102"/>
    <w:basedOn w:val="Navaden"/>
    <w:rsid w:val="00BE3C25"/>
    <w:pPr>
      <w:pBdr>
        <w:right w:val="single" w:sz="8" w:space="0" w:color="auto"/>
      </w:pBdr>
      <w:shd w:val="clear" w:color="000000" w:fill="B4C6E7"/>
      <w:spacing w:before="100" w:beforeAutospacing="1" w:after="100" w:afterAutospacing="1"/>
    </w:pPr>
    <w:rPr>
      <w:rFonts w:ascii="Times New Roman" w:hAnsi="Times New Roman"/>
      <w:sz w:val="24"/>
    </w:rPr>
  </w:style>
  <w:style w:type="paragraph" w:customStyle="1" w:styleId="xl103">
    <w:name w:val="xl103"/>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4">
    <w:name w:val="xl104"/>
    <w:basedOn w:val="Navaden"/>
    <w:rsid w:val="00BE3C25"/>
    <w:pPr>
      <w:pBdr>
        <w:lef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5">
    <w:name w:val="xl105"/>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6">
    <w:name w:val="xl106"/>
    <w:basedOn w:val="Navaden"/>
    <w:rsid w:val="00BE3C25"/>
    <w:pPr>
      <w:shd w:val="clear" w:color="000000" w:fill="FFE699"/>
      <w:spacing w:before="100" w:beforeAutospacing="1" w:after="100" w:afterAutospacing="1"/>
      <w:jc w:val="center"/>
    </w:pPr>
    <w:rPr>
      <w:rFonts w:ascii="Times New Roman" w:hAnsi="Times New Roman"/>
      <w:sz w:val="24"/>
    </w:rPr>
  </w:style>
  <w:style w:type="paragraph" w:customStyle="1" w:styleId="xl107">
    <w:name w:val="xl107"/>
    <w:basedOn w:val="Navaden"/>
    <w:rsid w:val="00BE3C25"/>
    <w:pPr>
      <w:pBdr>
        <w:right w:val="single" w:sz="8" w:space="0" w:color="auto"/>
      </w:pBdr>
      <w:shd w:val="clear" w:color="000000" w:fill="FFE699"/>
      <w:spacing w:before="100" w:beforeAutospacing="1" w:after="100" w:afterAutospacing="1"/>
    </w:pPr>
    <w:rPr>
      <w:rFonts w:ascii="Times New Roman" w:hAnsi="Times New Roman"/>
      <w:sz w:val="24"/>
    </w:rPr>
  </w:style>
  <w:style w:type="paragraph" w:customStyle="1" w:styleId="xl108">
    <w:name w:val="xl108"/>
    <w:basedOn w:val="Navaden"/>
    <w:rsid w:val="00BE3C2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109">
    <w:name w:val="xl109"/>
    <w:basedOn w:val="Navaden"/>
    <w:rsid w:val="00BE3C25"/>
    <w:pPr>
      <w:pBdr>
        <w:lef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0">
    <w:name w:val="xl110"/>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1">
    <w:name w:val="xl111"/>
    <w:basedOn w:val="Navaden"/>
    <w:rsid w:val="00BE3C25"/>
    <w:pPr>
      <w:shd w:val="clear" w:color="000000" w:fill="A9D08E"/>
      <w:spacing w:before="100" w:beforeAutospacing="1" w:after="100" w:afterAutospacing="1"/>
      <w:jc w:val="center"/>
    </w:pPr>
    <w:rPr>
      <w:rFonts w:ascii="Times New Roman" w:hAnsi="Times New Roman"/>
      <w:sz w:val="24"/>
    </w:rPr>
  </w:style>
  <w:style w:type="paragraph" w:customStyle="1" w:styleId="xl112">
    <w:name w:val="xl112"/>
    <w:basedOn w:val="Navaden"/>
    <w:rsid w:val="00BE3C25"/>
    <w:pPr>
      <w:pBdr>
        <w:right w:val="single" w:sz="8" w:space="0" w:color="auto"/>
      </w:pBdr>
      <w:shd w:val="clear" w:color="000000" w:fill="A9D08E"/>
      <w:spacing w:before="100" w:beforeAutospacing="1" w:after="100" w:afterAutospacing="1"/>
    </w:pPr>
    <w:rPr>
      <w:rFonts w:ascii="Times New Roman" w:hAnsi="Times New Roman"/>
      <w:sz w:val="24"/>
    </w:rPr>
  </w:style>
  <w:style w:type="paragraph" w:customStyle="1" w:styleId="xl113">
    <w:name w:val="xl113"/>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4">
    <w:name w:val="xl114"/>
    <w:basedOn w:val="Navaden"/>
    <w:rsid w:val="00BE3C25"/>
    <w:pPr>
      <w:shd w:val="clear" w:color="000000" w:fill="D9D9D9"/>
      <w:spacing w:before="100" w:beforeAutospacing="1" w:after="100" w:afterAutospacing="1"/>
      <w:jc w:val="center"/>
    </w:pPr>
    <w:rPr>
      <w:rFonts w:ascii="Times New Roman" w:hAnsi="Times New Roman"/>
      <w:sz w:val="24"/>
    </w:rPr>
  </w:style>
  <w:style w:type="paragraph" w:customStyle="1" w:styleId="xl115">
    <w:name w:val="xl115"/>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24"/>
    </w:rPr>
  </w:style>
  <w:style w:type="paragraph" w:customStyle="1" w:styleId="xl116">
    <w:name w:val="xl116"/>
    <w:basedOn w:val="Navaden"/>
    <w:rsid w:val="00BE3C25"/>
    <w:pPr>
      <w:pBdr>
        <w:lef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17">
    <w:name w:val="xl117"/>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8">
    <w:name w:val="xl118"/>
    <w:basedOn w:val="Navaden"/>
    <w:rsid w:val="00BE3C25"/>
    <w:pPr>
      <w:shd w:val="clear" w:color="000000" w:fill="ED7D31"/>
      <w:spacing w:before="100" w:beforeAutospacing="1" w:after="100" w:afterAutospacing="1"/>
      <w:jc w:val="center"/>
    </w:pPr>
    <w:rPr>
      <w:rFonts w:ascii="Times New Roman" w:hAnsi="Times New Roman"/>
      <w:sz w:val="24"/>
    </w:rPr>
  </w:style>
  <w:style w:type="paragraph" w:customStyle="1" w:styleId="xl119">
    <w:name w:val="xl119"/>
    <w:basedOn w:val="Navaden"/>
    <w:rsid w:val="00BE3C25"/>
    <w:pPr>
      <w:pBdr>
        <w:right w:val="single" w:sz="8" w:space="0" w:color="auto"/>
      </w:pBdr>
      <w:shd w:val="clear" w:color="000000" w:fill="ED7D31"/>
      <w:spacing w:before="100" w:beforeAutospacing="1" w:after="100" w:afterAutospacing="1"/>
    </w:pPr>
    <w:rPr>
      <w:rFonts w:ascii="Times New Roman" w:hAnsi="Times New Roman"/>
      <w:sz w:val="24"/>
    </w:rPr>
  </w:style>
  <w:style w:type="paragraph" w:customStyle="1" w:styleId="xl120">
    <w:name w:val="xl120"/>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21">
    <w:name w:val="xl121"/>
    <w:basedOn w:val="Navaden"/>
    <w:rsid w:val="00BE3C25"/>
    <w:pPr>
      <w:pBdr>
        <w:lef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2">
    <w:name w:val="xl122"/>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3">
    <w:name w:val="xl123"/>
    <w:basedOn w:val="Navaden"/>
    <w:rsid w:val="00BE3C25"/>
    <w:pPr>
      <w:shd w:val="clear" w:color="000000" w:fill="00B0F0"/>
      <w:spacing w:before="100" w:beforeAutospacing="1" w:after="100" w:afterAutospacing="1"/>
      <w:jc w:val="center"/>
    </w:pPr>
    <w:rPr>
      <w:rFonts w:ascii="Times New Roman" w:hAnsi="Times New Roman"/>
      <w:sz w:val="24"/>
    </w:rPr>
  </w:style>
  <w:style w:type="paragraph" w:customStyle="1" w:styleId="xl124">
    <w:name w:val="xl124"/>
    <w:basedOn w:val="Navaden"/>
    <w:rsid w:val="00BE3C25"/>
    <w:pPr>
      <w:pBdr>
        <w:right w:val="single" w:sz="8" w:space="0" w:color="auto"/>
      </w:pBdr>
      <w:shd w:val="clear" w:color="000000" w:fill="00B0F0"/>
      <w:spacing w:before="100" w:beforeAutospacing="1" w:after="100" w:afterAutospacing="1"/>
    </w:pPr>
    <w:rPr>
      <w:rFonts w:ascii="Times New Roman" w:hAnsi="Times New Roman"/>
      <w:sz w:val="24"/>
    </w:rPr>
  </w:style>
  <w:style w:type="paragraph" w:customStyle="1" w:styleId="xl125">
    <w:name w:val="xl125"/>
    <w:basedOn w:val="Navaden"/>
    <w:rsid w:val="00BE3C25"/>
    <w:pPr>
      <w:pBdr>
        <w:lef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6">
    <w:name w:val="xl126"/>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7">
    <w:name w:val="xl127"/>
    <w:basedOn w:val="Navaden"/>
    <w:rsid w:val="00BE3C25"/>
    <w:pPr>
      <w:shd w:val="clear" w:color="000000" w:fill="BF8F00"/>
      <w:spacing w:before="100" w:beforeAutospacing="1" w:after="100" w:afterAutospacing="1"/>
      <w:jc w:val="center"/>
    </w:pPr>
    <w:rPr>
      <w:rFonts w:ascii="Times New Roman" w:hAnsi="Times New Roman"/>
      <w:sz w:val="24"/>
    </w:rPr>
  </w:style>
  <w:style w:type="paragraph" w:customStyle="1" w:styleId="xl128">
    <w:name w:val="xl128"/>
    <w:basedOn w:val="Navaden"/>
    <w:rsid w:val="00BE3C25"/>
    <w:pPr>
      <w:pBdr>
        <w:right w:val="single" w:sz="8" w:space="0" w:color="auto"/>
      </w:pBdr>
      <w:shd w:val="clear" w:color="000000" w:fill="BF8F00"/>
      <w:spacing w:before="100" w:beforeAutospacing="1" w:after="100" w:afterAutospacing="1"/>
    </w:pPr>
    <w:rPr>
      <w:rFonts w:ascii="Times New Roman" w:hAnsi="Times New Roman"/>
      <w:sz w:val="24"/>
    </w:rPr>
  </w:style>
  <w:style w:type="paragraph" w:customStyle="1" w:styleId="xl129">
    <w:name w:val="xl129"/>
    <w:basedOn w:val="Navaden"/>
    <w:rsid w:val="00BE3C25"/>
    <w:pPr>
      <w:pBdr>
        <w:lef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0">
    <w:name w:val="xl130"/>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1">
    <w:name w:val="xl131"/>
    <w:basedOn w:val="Navaden"/>
    <w:rsid w:val="00BE3C25"/>
    <w:pPr>
      <w:shd w:val="clear" w:color="000000" w:fill="CCFF99"/>
      <w:spacing w:before="100" w:beforeAutospacing="1" w:after="100" w:afterAutospacing="1"/>
      <w:jc w:val="center"/>
    </w:pPr>
    <w:rPr>
      <w:rFonts w:ascii="Times New Roman" w:hAnsi="Times New Roman"/>
      <w:sz w:val="24"/>
    </w:rPr>
  </w:style>
  <w:style w:type="paragraph" w:customStyle="1" w:styleId="xl132">
    <w:name w:val="xl132"/>
    <w:basedOn w:val="Navaden"/>
    <w:rsid w:val="00BE3C25"/>
    <w:pPr>
      <w:pBdr>
        <w:right w:val="single" w:sz="8" w:space="0" w:color="auto"/>
      </w:pBdr>
      <w:shd w:val="clear" w:color="000000" w:fill="CCFF99"/>
      <w:spacing w:before="100" w:beforeAutospacing="1" w:after="100" w:afterAutospacing="1"/>
    </w:pPr>
    <w:rPr>
      <w:rFonts w:ascii="Times New Roman" w:hAnsi="Times New Roman"/>
      <w:sz w:val="24"/>
    </w:rPr>
  </w:style>
  <w:style w:type="paragraph" w:customStyle="1" w:styleId="xl133">
    <w:name w:val="xl133"/>
    <w:basedOn w:val="Navaden"/>
    <w:rsid w:val="00BE3C25"/>
    <w:pPr>
      <w:pBdr>
        <w:lef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4">
    <w:name w:val="xl134"/>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5">
    <w:name w:val="xl135"/>
    <w:basedOn w:val="Navaden"/>
    <w:rsid w:val="00BE3C25"/>
    <w:pPr>
      <w:shd w:val="clear" w:color="000000" w:fill="CC99FF"/>
      <w:spacing w:before="100" w:beforeAutospacing="1" w:after="100" w:afterAutospacing="1"/>
      <w:jc w:val="center"/>
    </w:pPr>
    <w:rPr>
      <w:rFonts w:ascii="Times New Roman" w:hAnsi="Times New Roman"/>
      <w:sz w:val="24"/>
    </w:rPr>
  </w:style>
  <w:style w:type="paragraph" w:customStyle="1" w:styleId="xl136">
    <w:name w:val="xl136"/>
    <w:basedOn w:val="Navaden"/>
    <w:rsid w:val="00BE3C25"/>
    <w:pPr>
      <w:pBdr>
        <w:right w:val="single" w:sz="8" w:space="0" w:color="auto"/>
      </w:pBdr>
      <w:shd w:val="clear" w:color="000000" w:fill="CC99FF"/>
      <w:spacing w:before="100" w:beforeAutospacing="1" w:after="100" w:afterAutospacing="1"/>
    </w:pPr>
    <w:rPr>
      <w:rFonts w:ascii="Times New Roman" w:hAnsi="Times New Roman"/>
      <w:sz w:val="24"/>
    </w:rPr>
  </w:style>
  <w:style w:type="paragraph" w:customStyle="1" w:styleId="xl137">
    <w:name w:val="xl137"/>
    <w:basedOn w:val="Navaden"/>
    <w:rsid w:val="00BE3C25"/>
    <w:pPr>
      <w:pBdr>
        <w:lef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38">
    <w:name w:val="xl138"/>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39">
    <w:name w:val="xl139"/>
    <w:basedOn w:val="Navaden"/>
    <w:rsid w:val="00BE3C25"/>
    <w:pPr>
      <w:shd w:val="clear" w:color="000000" w:fill="ACB9CA"/>
      <w:spacing w:before="100" w:beforeAutospacing="1" w:after="100" w:afterAutospacing="1"/>
      <w:jc w:val="center"/>
    </w:pPr>
    <w:rPr>
      <w:rFonts w:ascii="Times New Roman" w:hAnsi="Times New Roman"/>
      <w:sz w:val="24"/>
    </w:rPr>
  </w:style>
  <w:style w:type="paragraph" w:customStyle="1" w:styleId="xl140">
    <w:name w:val="xl140"/>
    <w:basedOn w:val="Navaden"/>
    <w:rsid w:val="00BE3C25"/>
    <w:pPr>
      <w:pBdr>
        <w:right w:val="single" w:sz="8" w:space="0" w:color="auto"/>
      </w:pBdr>
      <w:shd w:val="clear" w:color="000000" w:fill="ACB9CA"/>
      <w:spacing w:before="100" w:beforeAutospacing="1" w:after="100" w:afterAutospacing="1"/>
    </w:pPr>
    <w:rPr>
      <w:rFonts w:ascii="Times New Roman" w:hAnsi="Times New Roman"/>
      <w:sz w:val="24"/>
    </w:rPr>
  </w:style>
  <w:style w:type="paragraph" w:customStyle="1" w:styleId="xl141">
    <w:name w:val="xl141"/>
    <w:basedOn w:val="Navaden"/>
    <w:rsid w:val="00BE3C25"/>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rPr>
  </w:style>
  <w:style w:type="paragraph" w:customStyle="1" w:styleId="xl142">
    <w:name w:val="xl142"/>
    <w:basedOn w:val="Navaden"/>
    <w:rsid w:val="00BE3C25"/>
    <w:pPr>
      <w:pBdr>
        <w:lef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3">
    <w:name w:val="xl143"/>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4">
    <w:name w:val="xl144"/>
    <w:basedOn w:val="Navaden"/>
    <w:rsid w:val="00BE3C25"/>
    <w:pPr>
      <w:shd w:val="clear" w:color="000000" w:fill="FFFF00"/>
      <w:spacing w:before="100" w:beforeAutospacing="1" w:after="100" w:afterAutospacing="1"/>
      <w:jc w:val="center"/>
    </w:pPr>
    <w:rPr>
      <w:rFonts w:ascii="Times New Roman" w:hAnsi="Times New Roman"/>
      <w:sz w:val="24"/>
    </w:rPr>
  </w:style>
  <w:style w:type="paragraph" w:customStyle="1" w:styleId="xl145">
    <w:name w:val="xl145"/>
    <w:basedOn w:val="Navaden"/>
    <w:rsid w:val="00BE3C25"/>
    <w:pPr>
      <w:pBdr>
        <w:right w:val="single" w:sz="8" w:space="0" w:color="auto"/>
      </w:pBdr>
      <w:shd w:val="clear" w:color="000000" w:fill="FFFF00"/>
      <w:spacing w:before="100" w:beforeAutospacing="1" w:after="100" w:afterAutospacing="1"/>
    </w:pPr>
    <w:rPr>
      <w:rFonts w:ascii="Times New Roman" w:hAnsi="Times New Roman"/>
      <w:sz w:val="24"/>
    </w:rPr>
  </w:style>
  <w:style w:type="paragraph" w:customStyle="1" w:styleId="xl146">
    <w:name w:val="xl146"/>
    <w:basedOn w:val="Navaden"/>
    <w:rsid w:val="00BE3C25"/>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147">
    <w:name w:val="xl147"/>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8">
    <w:name w:val="xl148"/>
    <w:basedOn w:val="Navaden"/>
    <w:rsid w:val="00BE3C2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149">
    <w:name w:val="xl149"/>
    <w:basedOn w:val="Navaden"/>
    <w:rsid w:val="00BE3C25"/>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rPr>
  </w:style>
  <w:style w:type="paragraph" w:styleId="Revizija">
    <w:name w:val="Revision"/>
    <w:hidden/>
    <w:uiPriority w:val="99"/>
    <w:semiHidden/>
    <w:rsid w:val="00B54D61"/>
    <w:rPr>
      <w:rFonts w:ascii="Arial" w:eastAsia="Times New Roman" w:hAnsi="Arial" w:cs="Times New Roman"/>
      <w:sz w:val="20"/>
      <w:szCs w:val="24"/>
      <w:lang w:eastAsia="sl-SI"/>
    </w:rPr>
  </w:style>
  <w:style w:type="character" w:customStyle="1" w:styleId="ui-provider">
    <w:name w:val="ui-provider"/>
    <w:basedOn w:val="Privzetapisavaodstavka"/>
    <w:rsid w:val="00C3659A"/>
  </w:style>
  <w:style w:type="paragraph" w:customStyle="1" w:styleId="pf0">
    <w:name w:val="pf0"/>
    <w:basedOn w:val="Navaden"/>
    <w:rsid w:val="00C3659A"/>
    <w:pPr>
      <w:spacing w:before="100" w:beforeAutospacing="1" w:after="100" w:afterAutospacing="1"/>
    </w:pPr>
    <w:rPr>
      <w:rFonts w:ascii="Times New Roman" w:hAnsi="Times New Roman"/>
      <w:sz w:val="24"/>
    </w:rPr>
  </w:style>
  <w:style w:type="character" w:customStyle="1" w:styleId="cf01">
    <w:name w:val="cf01"/>
    <w:basedOn w:val="Privzetapisavaodstavka"/>
    <w:rsid w:val="00C3659A"/>
    <w:rPr>
      <w:rFonts w:ascii="Segoe UI" w:hAnsi="Segoe UI" w:cs="Segoe UI" w:hint="default"/>
      <w:sz w:val="18"/>
      <w:szCs w:val="18"/>
    </w:rPr>
  </w:style>
  <w:style w:type="paragraph" w:customStyle="1" w:styleId="Slog2">
    <w:name w:val="Slog2"/>
    <w:basedOn w:val="Odstavekseznama"/>
    <w:qFormat/>
    <w:rsid w:val="000F1B1A"/>
    <w:pPr>
      <w:spacing w:before="120" w:line="276" w:lineRule="auto"/>
      <w:ind w:left="1211" w:hanging="360"/>
      <w:contextualSpacing w:val="0"/>
      <w:jc w:val="both"/>
    </w:pPr>
    <w:rPr>
      <w:rFonts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40853">
      <w:bodyDiv w:val="1"/>
      <w:marLeft w:val="0"/>
      <w:marRight w:val="0"/>
      <w:marTop w:val="0"/>
      <w:marBottom w:val="0"/>
      <w:divBdr>
        <w:top w:val="none" w:sz="0" w:space="0" w:color="auto"/>
        <w:left w:val="none" w:sz="0" w:space="0" w:color="auto"/>
        <w:bottom w:val="none" w:sz="0" w:space="0" w:color="auto"/>
        <w:right w:val="none" w:sz="0" w:space="0" w:color="auto"/>
      </w:divBdr>
    </w:div>
    <w:div w:id="371924878">
      <w:bodyDiv w:val="1"/>
      <w:marLeft w:val="0"/>
      <w:marRight w:val="0"/>
      <w:marTop w:val="0"/>
      <w:marBottom w:val="0"/>
      <w:divBdr>
        <w:top w:val="none" w:sz="0" w:space="0" w:color="auto"/>
        <w:left w:val="none" w:sz="0" w:space="0" w:color="auto"/>
        <w:bottom w:val="none" w:sz="0" w:space="0" w:color="auto"/>
        <w:right w:val="none" w:sz="0" w:space="0" w:color="auto"/>
      </w:divBdr>
    </w:div>
    <w:div w:id="433942641">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937367934">
      <w:bodyDiv w:val="1"/>
      <w:marLeft w:val="0"/>
      <w:marRight w:val="0"/>
      <w:marTop w:val="0"/>
      <w:marBottom w:val="0"/>
      <w:divBdr>
        <w:top w:val="none" w:sz="0" w:space="0" w:color="auto"/>
        <w:left w:val="none" w:sz="0" w:space="0" w:color="auto"/>
        <w:bottom w:val="none" w:sz="0" w:space="0" w:color="auto"/>
        <w:right w:val="none" w:sz="0" w:space="0" w:color="auto"/>
      </w:divBdr>
    </w:div>
    <w:div w:id="998965356">
      <w:bodyDiv w:val="1"/>
      <w:marLeft w:val="0"/>
      <w:marRight w:val="0"/>
      <w:marTop w:val="0"/>
      <w:marBottom w:val="0"/>
      <w:divBdr>
        <w:top w:val="none" w:sz="0" w:space="0" w:color="auto"/>
        <w:left w:val="none" w:sz="0" w:space="0" w:color="auto"/>
        <w:bottom w:val="none" w:sz="0" w:space="0" w:color="auto"/>
        <w:right w:val="none" w:sz="0" w:space="0" w:color="auto"/>
      </w:divBdr>
    </w:div>
    <w:div w:id="1243182494">
      <w:bodyDiv w:val="1"/>
      <w:marLeft w:val="0"/>
      <w:marRight w:val="0"/>
      <w:marTop w:val="0"/>
      <w:marBottom w:val="0"/>
      <w:divBdr>
        <w:top w:val="none" w:sz="0" w:space="0" w:color="auto"/>
        <w:left w:val="none" w:sz="0" w:space="0" w:color="auto"/>
        <w:bottom w:val="none" w:sz="0" w:space="0" w:color="auto"/>
        <w:right w:val="none" w:sz="0" w:space="0" w:color="auto"/>
      </w:divBdr>
    </w:div>
    <w:div w:id="1325356841">
      <w:bodyDiv w:val="1"/>
      <w:marLeft w:val="0"/>
      <w:marRight w:val="0"/>
      <w:marTop w:val="0"/>
      <w:marBottom w:val="0"/>
      <w:divBdr>
        <w:top w:val="none" w:sz="0" w:space="0" w:color="auto"/>
        <w:left w:val="none" w:sz="0" w:space="0" w:color="auto"/>
        <w:bottom w:val="none" w:sz="0" w:space="0" w:color="auto"/>
        <w:right w:val="none" w:sz="0" w:space="0" w:color="auto"/>
      </w:divBdr>
    </w:div>
    <w:div w:id="1534877036">
      <w:bodyDiv w:val="1"/>
      <w:marLeft w:val="0"/>
      <w:marRight w:val="0"/>
      <w:marTop w:val="0"/>
      <w:marBottom w:val="0"/>
      <w:divBdr>
        <w:top w:val="none" w:sz="0" w:space="0" w:color="auto"/>
        <w:left w:val="none" w:sz="0" w:space="0" w:color="auto"/>
        <w:bottom w:val="none" w:sz="0" w:space="0" w:color="auto"/>
        <w:right w:val="none" w:sz="0" w:space="0" w:color="auto"/>
      </w:divBdr>
    </w:div>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 w:id="1885092380">
      <w:bodyDiv w:val="1"/>
      <w:marLeft w:val="0"/>
      <w:marRight w:val="0"/>
      <w:marTop w:val="0"/>
      <w:marBottom w:val="0"/>
      <w:divBdr>
        <w:top w:val="none" w:sz="0" w:space="0" w:color="auto"/>
        <w:left w:val="none" w:sz="0" w:space="0" w:color="auto"/>
        <w:bottom w:val="none" w:sz="0" w:space="0" w:color="auto"/>
        <w:right w:val="none" w:sz="0" w:space="0" w:color="auto"/>
      </w:divBdr>
    </w:div>
    <w:div w:id="1962834123">
      <w:bodyDiv w:val="1"/>
      <w:marLeft w:val="0"/>
      <w:marRight w:val="0"/>
      <w:marTop w:val="0"/>
      <w:marBottom w:val="0"/>
      <w:divBdr>
        <w:top w:val="none" w:sz="0" w:space="0" w:color="auto"/>
        <w:left w:val="none" w:sz="0" w:space="0" w:color="auto"/>
        <w:bottom w:val="none" w:sz="0" w:space="0" w:color="auto"/>
        <w:right w:val="none" w:sz="0" w:space="0" w:color="auto"/>
      </w:divBdr>
    </w:div>
    <w:div w:id="202489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radni-list.si/glasilo-uradni-list-rs/vsebina/2023-01-40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radni-list.si/glasilo-uradni-list-rs/vsebina/2021-01-258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adni-list.si/glasilo-uradni-list-rs/vsebina/2019-01-287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uradni-list.si/glasilo-uradni-list-rs/vsebina/2017-01-238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9A3203C1-F491-4F24-988B-38274DC8B464}">
  <ds:schemaRefs>
    <ds:schemaRef ds:uri="http://schemas.openxmlformats.org/officeDocument/2006/bibliography"/>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59</TotalTime>
  <Pages>24</Pages>
  <Words>5577</Words>
  <Characters>31790</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Tina Supančič</cp:lastModifiedBy>
  <cp:revision>12</cp:revision>
  <dcterms:created xsi:type="dcterms:W3CDTF">2025-04-01T20:16:00Z</dcterms:created>
  <dcterms:modified xsi:type="dcterms:W3CDTF">2025-04-08T06:52:00Z</dcterms:modified>
</cp:coreProperties>
</file>